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9B6A959" w:rsidR="00E90E49" w:rsidRPr="00574EA5" w:rsidRDefault="00E90E49" w:rsidP="00327997">
      <w:pPr>
        <w:pStyle w:val="3GPPHeader"/>
        <w:rPr>
          <w:highlight w:val="yellow"/>
          <w:lang w:val="en-US"/>
        </w:rPr>
      </w:pPr>
      <w:r w:rsidRPr="00574EA5">
        <w:rPr>
          <w:lang w:val="en-US"/>
        </w:rPr>
        <w:t>3GPP TSG-RAN WG</w:t>
      </w:r>
      <w:r w:rsidR="00790B99" w:rsidRPr="00574EA5">
        <w:rPr>
          <w:lang w:val="en-US"/>
        </w:rPr>
        <w:t>1</w:t>
      </w:r>
      <w:r w:rsidR="00A85C6C" w:rsidRPr="00574EA5">
        <w:rPr>
          <w:lang w:val="en-US"/>
        </w:rPr>
        <w:t xml:space="preserve"> #</w:t>
      </w:r>
      <w:r w:rsidR="00356A14" w:rsidRPr="00574EA5">
        <w:rPr>
          <w:lang w:val="en-US"/>
        </w:rPr>
        <w:t>89</w:t>
      </w:r>
      <w:r w:rsidR="00DD0ACD" w:rsidRPr="00574EA5">
        <w:rPr>
          <w:lang w:val="en-US"/>
        </w:rPr>
        <w:t>ah-NR</w:t>
      </w:r>
      <w:r w:rsidRPr="00574EA5">
        <w:rPr>
          <w:lang w:val="en-US"/>
        </w:rPr>
        <w:tab/>
      </w:r>
      <w:r w:rsidR="00790B99" w:rsidRPr="00574EA5">
        <w:rPr>
          <w:lang w:val="en-US"/>
        </w:rPr>
        <w:t>R1</w:t>
      </w:r>
      <w:r w:rsidR="00091557" w:rsidRPr="00574EA5">
        <w:rPr>
          <w:lang w:val="en-US"/>
        </w:rPr>
        <w:t>-</w:t>
      </w:r>
      <w:r w:rsidR="005F3025" w:rsidRPr="00574EA5">
        <w:rPr>
          <w:lang w:val="en-US"/>
        </w:rPr>
        <w:t>1</w:t>
      </w:r>
      <w:r w:rsidR="00A85C6C" w:rsidRPr="00574EA5">
        <w:rPr>
          <w:lang w:val="en-US"/>
        </w:rPr>
        <w:t>7</w:t>
      </w:r>
      <w:r w:rsidR="00EC205D" w:rsidRPr="00574EA5">
        <w:rPr>
          <w:lang w:val="en-US"/>
        </w:rPr>
        <w:t>11017</w:t>
      </w:r>
    </w:p>
    <w:p w14:paraId="51F975F1" w14:textId="00DA0443" w:rsidR="00E90E49" w:rsidRDefault="00DD0ACD" w:rsidP="00327997">
      <w:pPr>
        <w:pStyle w:val="3GPPHeader"/>
      </w:pPr>
      <w:r>
        <w:t>Qingdao</w:t>
      </w:r>
      <w:r w:rsidR="00356A14">
        <w:t>, China</w:t>
      </w:r>
      <w:r w:rsidR="0027144F" w:rsidRPr="009C6832">
        <w:t xml:space="preserve">, </w:t>
      </w:r>
      <w:r>
        <w:t>27</w:t>
      </w:r>
      <w:r w:rsidRPr="00DD0ACD">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663767E8" w:rsidR="00E90E49" w:rsidRPr="00327997" w:rsidRDefault="003D3C45" w:rsidP="00327997">
      <w:pPr>
        <w:pStyle w:val="3GPPHeader"/>
      </w:pPr>
      <w:r w:rsidRPr="00327997">
        <w:t>Source:</w:t>
      </w:r>
      <w:r w:rsidR="00E90E49" w:rsidRPr="00327997">
        <w:tab/>
      </w:r>
      <w:r w:rsidR="00F64C2B" w:rsidRPr="00327997">
        <w:t>Ericsson</w:t>
      </w:r>
    </w:p>
    <w:p w14:paraId="0E563CC1" w14:textId="77777777" w:rsidR="008319F7" w:rsidRDefault="003D3C45" w:rsidP="00327997">
      <w:pPr>
        <w:pStyle w:val="3GPPHeader"/>
      </w:pPr>
      <w:r w:rsidRPr="00327997">
        <w:t>Title:</w:t>
      </w:r>
      <w:r w:rsidR="00E90E49" w:rsidRPr="00327997">
        <w:tab/>
      </w:r>
      <w:r w:rsidR="008319F7" w:rsidRPr="008319F7">
        <w:t>Mechanism to recover from beam failure</w:t>
      </w:r>
    </w:p>
    <w:p w14:paraId="2D554DE3" w14:textId="3313815B" w:rsidR="00952A24" w:rsidRPr="0059097D" w:rsidRDefault="00952A24" w:rsidP="00327997">
      <w:pPr>
        <w:pStyle w:val="3GPPHeader"/>
        <w:rPr>
          <w:lang w:val="en-US"/>
        </w:rPr>
      </w:pPr>
      <w:r w:rsidRPr="0059097D">
        <w:rPr>
          <w:lang w:val="en-US"/>
        </w:rPr>
        <w:t>Agenda Item:</w:t>
      </w:r>
      <w:r w:rsidRPr="0059097D">
        <w:rPr>
          <w:lang w:val="en-US"/>
        </w:rPr>
        <w:tab/>
      </w:r>
      <w:r w:rsidR="00DD0ACD" w:rsidRPr="00EC205D">
        <w:rPr>
          <w:lang w:val="en-US"/>
        </w:rPr>
        <w:t>5</w:t>
      </w:r>
      <w:r w:rsidR="00055ED2" w:rsidRPr="00EC205D">
        <w:rPr>
          <w:lang w:val="en-US"/>
        </w:rPr>
        <w:t>.1.2.2.2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4B14748" w:rsidR="00BF7642" w:rsidRPr="00E9149C" w:rsidRDefault="008D0342" w:rsidP="00BF7642">
      <w:pPr>
        <w:pStyle w:val="BodyText"/>
      </w:pPr>
      <w:r>
        <w:t>In the previous RAN1 meetings</w:t>
      </w:r>
      <w:r w:rsidR="00BF7642">
        <w:t xml:space="preserve">, the following agreement </w:t>
      </w:r>
      <w:r>
        <w:t xml:space="preserve">have been </w:t>
      </w:r>
      <w:r w:rsidR="00BF7642">
        <w:t>made</w:t>
      </w:r>
      <w:r w:rsidR="001277D6">
        <w:t xml:space="preserve"> on beam failure</w:t>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52274B7A">
                <wp:extent cx="6248400" cy="1543306"/>
                <wp:effectExtent l="0" t="0" r="19050" b="19050"/>
                <wp:docPr id="2" name="Text Box 2"/>
                <wp:cNvGraphicFramePr/>
                <a:graphic xmlns:a="http://schemas.openxmlformats.org/drawingml/2006/main">
                  <a:graphicData uri="http://schemas.microsoft.com/office/word/2010/wordprocessingShape">
                    <wps:wsp>
                      <wps:cNvSpPr txBox="1"/>
                      <wps:spPr>
                        <a:xfrm>
                          <a:off x="0" y="0"/>
                          <a:ext cx="62484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D57D52" w14:textId="6A637836" w:rsidR="00285369" w:rsidRPr="00285369" w:rsidRDefault="00285369" w:rsidP="00285369">
                            <w:pPr>
                              <w:rPr>
                                <w:rFonts w:eastAsia="MS Mincho"/>
                                <w:b/>
                                <w:u w:val="single"/>
                                <w:lang w:val="en-US" w:eastAsia="ja-JP"/>
                              </w:rPr>
                            </w:pPr>
                            <w:r w:rsidRPr="00285369">
                              <w:rPr>
                                <w:rFonts w:eastAsia="MS Mincho"/>
                                <w:b/>
                                <w:highlight w:val="green"/>
                                <w:u w:val="single"/>
                                <w:lang w:val="en-US" w:eastAsia="ja-JP"/>
                              </w:rPr>
                              <w:t>Agreements A#1</w:t>
                            </w:r>
                            <w:r w:rsidR="008D0342">
                              <w:rPr>
                                <w:rFonts w:eastAsia="MS Mincho"/>
                                <w:b/>
                                <w:highlight w:val="green"/>
                                <w:u w:val="single"/>
                                <w:lang w:val="en-US" w:eastAsia="ja-JP"/>
                              </w:rPr>
                              <w:t xml:space="preserve"> (RAN1#89)</w:t>
                            </w:r>
                            <w:r w:rsidRPr="00285369">
                              <w:rPr>
                                <w:rFonts w:eastAsia="MS Mincho"/>
                                <w:b/>
                                <w:highlight w:val="green"/>
                                <w:u w:val="single"/>
                                <w:lang w:val="en-US" w:eastAsia="ja-JP"/>
                              </w:rPr>
                              <w:t>:</w:t>
                            </w:r>
                          </w:p>
                          <w:p w14:paraId="0435B16C" w14:textId="77777777" w:rsidR="00285369" w:rsidRPr="009A71D5" w:rsidRDefault="00285369" w:rsidP="00285369">
                            <w:pPr>
                              <w:numPr>
                                <w:ilvl w:val="0"/>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Support the following channel(s) for beam failure recovery request transmission:</w:t>
                            </w:r>
                          </w:p>
                          <w:p w14:paraId="1AE42EAA" w14:textId="77777777" w:rsidR="00285369" w:rsidRPr="009A71D5" w:rsidRDefault="00285369" w:rsidP="00285369">
                            <w:pPr>
                              <w:numPr>
                                <w:ilvl w:val="1"/>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Non-contention based channel based on PRACH, which uses a resource orthogonal to resources of other PRACH transmissions, at least for the FDM case</w:t>
                            </w:r>
                          </w:p>
                          <w:p w14:paraId="03C21FD0" w14:textId="1C282C13" w:rsidR="00285369" w:rsidRDefault="00285369" w:rsidP="00285369">
                            <w:pPr>
                              <w:numPr>
                                <w:ilvl w:val="1"/>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Support using PUCCH for beam failure recovery request transmission</w:t>
                            </w:r>
                          </w:p>
                          <w:p w14:paraId="7EFA8ECD" w14:textId="621EEEB4" w:rsidR="00285369" w:rsidRPr="00285369" w:rsidRDefault="00285369" w:rsidP="00285369">
                            <w:pPr>
                              <w:rPr>
                                <w:rFonts w:eastAsia="MS Mincho"/>
                                <w:b/>
                                <w:szCs w:val="32"/>
                                <w:u w:val="single"/>
                                <w:lang w:val="en-US" w:eastAsia="ja-JP"/>
                              </w:rPr>
                            </w:pPr>
                            <w:r w:rsidRPr="00285369">
                              <w:rPr>
                                <w:rFonts w:eastAsia="MS Mincho"/>
                                <w:b/>
                                <w:szCs w:val="32"/>
                                <w:highlight w:val="green"/>
                                <w:u w:val="single"/>
                                <w:lang w:val="en-US" w:eastAsia="ja-JP"/>
                              </w:rPr>
                              <w:t>Agreements A#2</w:t>
                            </w:r>
                            <w:r w:rsidR="008D0342">
                              <w:rPr>
                                <w:rFonts w:eastAsia="MS Mincho"/>
                                <w:b/>
                                <w:szCs w:val="32"/>
                                <w:highlight w:val="green"/>
                                <w:u w:val="single"/>
                                <w:lang w:val="en-US" w:eastAsia="ja-JP"/>
                              </w:rPr>
                              <w:t xml:space="preserve"> </w:t>
                            </w:r>
                            <w:r w:rsidR="008D0342">
                              <w:rPr>
                                <w:rFonts w:eastAsia="MS Mincho"/>
                                <w:b/>
                                <w:highlight w:val="green"/>
                                <w:u w:val="single"/>
                                <w:lang w:val="en-US" w:eastAsia="ja-JP"/>
                              </w:rPr>
                              <w:t>(RAN1#89)</w:t>
                            </w:r>
                            <w:r w:rsidRPr="00285369">
                              <w:rPr>
                                <w:rFonts w:eastAsia="MS Mincho"/>
                                <w:b/>
                                <w:szCs w:val="32"/>
                                <w:highlight w:val="green"/>
                                <w:u w:val="single"/>
                                <w:lang w:val="en-US" w:eastAsia="ja-JP"/>
                              </w:rPr>
                              <w:t>:</w:t>
                            </w:r>
                          </w:p>
                          <w:p w14:paraId="6D455B1C" w14:textId="77777777" w:rsidR="00285369" w:rsidRPr="00500CA8" w:rsidRDefault="00285369" w:rsidP="00285369">
                            <w:pPr>
                              <w:numPr>
                                <w:ilvl w:val="0"/>
                                <w:numId w:val="28"/>
                              </w:numPr>
                              <w:tabs>
                                <w:tab w:val="left" w:pos="72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62139580" w14:textId="77777777" w:rsidR="00285369" w:rsidRPr="00500CA8" w:rsidRDefault="00285369" w:rsidP="00285369">
                            <w:pPr>
                              <w:numPr>
                                <w:ilvl w:val="1"/>
                                <w:numId w:val="28"/>
                              </w:numPr>
                              <w:tabs>
                                <w:tab w:val="clear" w:pos="144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Detection of a gNB’s response for beam failure recovery request during a time window is supported</w:t>
                            </w:r>
                          </w:p>
                          <w:p w14:paraId="01E0FB0F" w14:textId="77777777" w:rsidR="00285369" w:rsidRPr="00500CA8" w:rsidRDefault="00285369" w:rsidP="00285369">
                            <w:pPr>
                              <w:numPr>
                                <w:ilvl w:val="2"/>
                                <w:numId w:val="28"/>
                              </w:numPr>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If there is no response detected within the window, the UE may perform re-tx of the request</w:t>
                            </w:r>
                          </w:p>
                          <w:p w14:paraId="4C2F9198" w14:textId="51964ACF" w:rsidR="00285369" w:rsidRPr="00285369" w:rsidRDefault="00285369" w:rsidP="00285369">
                            <w:pPr>
                              <w:numPr>
                                <w:ilvl w:val="1"/>
                                <w:numId w:val="28"/>
                              </w:numPr>
                              <w:tabs>
                                <w:tab w:val="clear" w:pos="144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If not detected after a certain number of transmission(s), UE notifies higher layer entities</w:t>
                            </w:r>
                          </w:p>
                          <w:p w14:paraId="743EB3FD" w14:textId="1C68AD86" w:rsidR="0059097D" w:rsidRPr="009536C7" w:rsidRDefault="0059097D" w:rsidP="00285369">
                            <w:pPr>
                              <w:rPr>
                                <w:rFonts w:eastAsia="MS Mincho"/>
                                <w:b/>
                                <w:u w:val="single"/>
                                <w:lang w:val="en-US" w:eastAsia="ja-JP"/>
                              </w:rPr>
                            </w:pPr>
                            <w:r w:rsidRPr="00E7164E">
                              <w:rPr>
                                <w:rFonts w:eastAsia="MS Mincho" w:hint="eastAsia"/>
                                <w:b/>
                                <w:highlight w:val="green"/>
                                <w:u w:val="single"/>
                                <w:lang w:val="en-US" w:eastAsia="ja-JP"/>
                              </w:rPr>
                              <w:t>Agreements</w:t>
                            </w:r>
                            <w:r w:rsidR="008D0342">
                              <w:rPr>
                                <w:rFonts w:eastAsia="MS Mincho"/>
                                <w:b/>
                                <w:highlight w:val="green"/>
                                <w:u w:val="single"/>
                                <w:lang w:val="en-US" w:eastAsia="ja-JP"/>
                              </w:rPr>
                              <w:t xml:space="preserve"> A#3 (RAN1#88b)</w:t>
                            </w:r>
                            <w:r w:rsidRPr="00E7164E">
                              <w:rPr>
                                <w:rFonts w:eastAsia="MS Mincho" w:hint="eastAsia"/>
                                <w:b/>
                                <w:highlight w:val="green"/>
                                <w:u w:val="single"/>
                                <w:lang w:val="en-US" w:eastAsia="ja-JP"/>
                              </w:rPr>
                              <w:t>:</w:t>
                            </w:r>
                            <w:r w:rsidR="00F826E3">
                              <w:rPr>
                                <w:rFonts w:eastAsia="MS Mincho"/>
                                <w:b/>
                                <w:u w:val="single"/>
                                <w:lang w:val="en-US" w:eastAsia="ja-JP"/>
                              </w:rPr>
                              <w:t xml:space="preserve"> </w:t>
                            </w:r>
                          </w:p>
                          <w:p w14:paraId="248BF90F" w14:textId="77777777" w:rsidR="0059097D" w:rsidRPr="008C5199" w:rsidRDefault="0059097D" w:rsidP="0059097D">
                            <w:pPr>
                              <w:numPr>
                                <w:ilvl w:val="0"/>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28DE6993"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7784FDEC" w14:textId="77777777" w:rsidR="0059097D" w:rsidRPr="00997C22"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440E388D"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09C4FC3"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37ACE42D"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7EBA6165"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4F3751BB" w14:textId="77777777" w:rsidR="0059097D"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18475E75" w14:textId="77777777" w:rsidR="0059097D" w:rsidRPr="002E512E" w:rsidRDefault="0059097D" w:rsidP="0059097D">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5821A088"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1D185B53"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4A74316E"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66991E3A" w14:textId="77777777" w:rsidR="0059097D"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1B298C09" w14:textId="77777777" w:rsidR="0059097D" w:rsidRPr="002E512E" w:rsidRDefault="0059097D" w:rsidP="0059097D">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23EDFD81"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C22F53B"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6426E18D"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42A7C7A6" w14:textId="77777777" w:rsidR="0059097D" w:rsidRDefault="0059097D" w:rsidP="0059097D">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72FF0082"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3BC3785B"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54ED2216"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28417678"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(e.g.,different parameter for preamble sequence from PRACH)</w:t>
                            </w:r>
                          </w:p>
                          <w:p w14:paraId="726A9037"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611C22FC" w14:textId="66BD257D" w:rsidR="00285369" w:rsidRPr="00285369" w:rsidRDefault="0059097D" w:rsidP="00285369">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92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" fillcolor="white [3201]" strokeweight=".5pt">
                <v:textbox style="mso-fit-shape-to-text:t">
                  <w:txbxContent>
                    <w:p w14:paraId="67D57D52" w14:textId="6A637836" w:rsidR="00285369" w:rsidRPr="00285369" w:rsidRDefault="00285369" w:rsidP="00285369">
                      <w:pPr>
                        <w:rPr>
                          <w:rFonts w:eastAsia="MS Mincho"/>
                          <w:b/>
                          <w:u w:val="single"/>
                          <w:lang w:val="en-US" w:eastAsia="ja-JP"/>
                        </w:rPr>
                      </w:pPr>
                      <w:r w:rsidRPr="00285369">
                        <w:rPr>
                          <w:rFonts w:eastAsia="MS Mincho"/>
                          <w:b/>
                          <w:highlight w:val="green"/>
                          <w:u w:val="single"/>
                          <w:lang w:val="en-US" w:eastAsia="ja-JP"/>
                        </w:rPr>
                        <w:t>Agreements A#1</w:t>
                      </w:r>
                      <w:r w:rsidR="008D0342">
                        <w:rPr>
                          <w:rFonts w:eastAsia="MS Mincho"/>
                          <w:b/>
                          <w:highlight w:val="green"/>
                          <w:u w:val="single"/>
                          <w:lang w:val="en-US" w:eastAsia="ja-JP"/>
                        </w:rPr>
                        <w:t xml:space="preserve"> (RAN1#89)</w:t>
                      </w:r>
                      <w:r w:rsidRPr="00285369">
                        <w:rPr>
                          <w:rFonts w:eastAsia="MS Mincho"/>
                          <w:b/>
                          <w:highlight w:val="green"/>
                          <w:u w:val="single"/>
                          <w:lang w:val="en-US" w:eastAsia="ja-JP"/>
                        </w:rPr>
                        <w:t>:</w:t>
                      </w:r>
                    </w:p>
                    <w:p w14:paraId="0435B16C" w14:textId="77777777" w:rsidR="00285369" w:rsidRPr="009A71D5" w:rsidRDefault="00285369" w:rsidP="00285369">
                      <w:pPr>
                        <w:numPr>
                          <w:ilvl w:val="0"/>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Support the following channel(s) for beam failure recovery request transmission:</w:t>
                      </w:r>
                    </w:p>
                    <w:p w14:paraId="1AE42EAA" w14:textId="77777777" w:rsidR="00285369" w:rsidRPr="009A71D5" w:rsidRDefault="00285369" w:rsidP="00285369">
                      <w:pPr>
                        <w:numPr>
                          <w:ilvl w:val="1"/>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Non-contention based channel based on PRACH, which uses a resource orthogonal to resources of other PRACH transmissions, at least for the FDM case</w:t>
                      </w:r>
                    </w:p>
                    <w:p w14:paraId="03C21FD0" w14:textId="1C282C13" w:rsidR="00285369" w:rsidRDefault="00285369" w:rsidP="00285369">
                      <w:pPr>
                        <w:numPr>
                          <w:ilvl w:val="1"/>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Support using PUCCH for beam failure recovery request transmission</w:t>
                      </w:r>
                    </w:p>
                    <w:p w14:paraId="7EFA8ECD" w14:textId="621EEEB4" w:rsidR="00285369" w:rsidRPr="00285369" w:rsidRDefault="00285369" w:rsidP="00285369">
                      <w:pPr>
                        <w:rPr>
                          <w:rFonts w:eastAsia="MS Mincho"/>
                          <w:b/>
                          <w:szCs w:val="32"/>
                          <w:u w:val="single"/>
                          <w:lang w:val="en-US" w:eastAsia="ja-JP"/>
                        </w:rPr>
                      </w:pPr>
                      <w:r w:rsidRPr="00285369">
                        <w:rPr>
                          <w:rFonts w:eastAsia="MS Mincho"/>
                          <w:b/>
                          <w:szCs w:val="32"/>
                          <w:highlight w:val="green"/>
                          <w:u w:val="single"/>
                          <w:lang w:val="en-US" w:eastAsia="ja-JP"/>
                        </w:rPr>
                        <w:t>Agreements A#2</w:t>
                      </w:r>
                      <w:r w:rsidR="008D0342">
                        <w:rPr>
                          <w:rFonts w:eastAsia="MS Mincho"/>
                          <w:b/>
                          <w:szCs w:val="32"/>
                          <w:highlight w:val="green"/>
                          <w:u w:val="single"/>
                          <w:lang w:val="en-US" w:eastAsia="ja-JP"/>
                        </w:rPr>
                        <w:t xml:space="preserve"> </w:t>
                      </w:r>
                      <w:r w:rsidR="008D0342">
                        <w:rPr>
                          <w:rFonts w:eastAsia="MS Mincho"/>
                          <w:b/>
                          <w:highlight w:val="green"/>
                          <w:u w:val="single"/>
                          <w:lang w:val="en-US" w:eastAsia="ja-JP"/>
                        </w:rPr>
                        <w:t>(RAN1#89)</w:t>
                      </w:r>
                      <w:r w:rsidRPr="00285369">
                        <w:rPr>
                          <w:rFonts w:eastAsia="MS Mincho"/>
                          <w:b/>
                          <w:szCs w:val="32"/>
                          <w:highlight w:val="green"/>
                          <w:u w:val="single"/>
                          <w:lang w:val="en-US" w:eastAsia="ja-JP"/>
                        </w:rPr>
                        <w:t>:</w:t>
                      </w:r>
                    </w:p>
                    <w:p w14:paraId="6D455B1C" w14:textId="77777777" w:rsidR="00285369" w:rsidRPr="00500CA8" w:rsidRDefault="00285369" w:rsidP="00285369">
                      <w:pPr>
                        <w:numPr>
                          <w:ilvl w:val="0"/>
                          <w:numId w:val="28"/>
                        </w:numPr>
                        <w:tabs>
                          <w:tab w:val="left" w:pos="72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62139580" w14:textId="77777777" w:rsidR="00285369" w:rsidRPr="00500CA8" w:rsidRDefault="00285369" w:rsidP="00285369">
                      <w:pPr>
                        <w:numPr>
                          <w:ilvl w:val="1"/>
                          <w:numId w:val="28"/>
                        </w:numPr>
                        <w:tabs>
                          <w:tab w:val="clear" w:pos="144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Detection of a gNB’s response for beam failure recovery request during a time window is supported</w:t>
                      </w:r>
                    </w:p>
                    <w:p w14:paraId="01E0FB0F" w14:textId="77777777" w:rsidR="00285369" w:rsidRPr="00500CA8" w:rsidRDefault="00285369" w:rsidP="00285369">
                      <w:pPr>
                        <w:numPr>
                          <w:ilvl w:val="2"/>
                          <w:numId w:val="28"/>
                        </w:numPr>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If there is no response detected within the window, the UE may perform re-tx of the request</w:t>
                      </w:r>
                    </w:p>
                    <w:p w14:paraId="4C2F9198" w14:textId="51964ACF" w:rsidR="00285369" w:rsidRPr="00285369" w:rsidRDefault="00285369" w:rsidP="00285369">
                      <w:pPr>
                        <w:numPr>
                          <w:ilvl w:val="1"/>
                          <w:numId w:val="28"/>
                        </w:numPr>
                        <w:tabs>
                          <w:tab w:val="clear" w:pos="144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If not detected after a certain number of transmission(s), UE notifies higher layer entities</w:t>
                      </w:r>
                    </w:p>
                    <w:p w14:paraId="743EB3FD" w14:textId="1C68AD86" w:rsidR="0059097D" w:rsidRPr="009536C7" w:rsidRDefault="0059097D" w:rsidP="00285369">
                      <w:pPr>
                        <w:rPr>
                          <w:rFonts w:eastAsia="MS Mincho"/>
                          <w:b/>
                          <w:u w:val="single"/>
                          <w:lang w:val="en-US" w:eastAsia="ja-JP"/>
                        </w:rPr>
                      </w:pPr>
                      <w:r w:rsidRPr="00E7164E">
                        <w:rPr>
                          <w:rFonts w:eastAsia="MS Mincho" w:hint="eastAsia"/>
                          <w:b/>
                          <w:highlight w:val="green"/>
                          <w:u w:val="single"/>
                          <w:lang w:val="en-US" w:eastAsia="ja-JP"/>
                        </w:rPr>
                        <w:t>Agreements</w:t>
                      </w:r>
                      <w:r w:rsidR="008D0342">
                        <w:rPr>
                          <w:rFonts w:eastAsia="MS Mincho"/>
                          <w:b/>
                          <w:highlight w:val="green"/>
                          <w:u w:val="single"/>
                          <w:lang w:val="en-US" w:eastAsia="ja-JP"/>
                        </w:rPr>
                        <w:t xml:space="preserve"> A#3 (RAN1#88b)</w:t>
                      </w:r>
                      <w:r w:rsidRPr="00E7164E">
                        <w:rPr>
                          <w:rFonts w:eastAsia="MS Mincho" w:hint="eastAsia"/>
                          <w:b/>
                          <w:highlight w:val="green"/>
                          <w:u w:val="single"/>
                          <w:lang w:val="en-US" w:eastAsia="ja-JP"/>
                        </w:rPr>
                        <w:t>:</w:t>
                      </w:r>
                      <w:r w:rsidR="00F826E3">
                        <w:rPr>
                          <w:rFonts w:eastAsia="MS Mincho"/>
                          <w:b/>
                          <w:u w:val="single"/>
                          <w:lang w:val="en-US" w:eastAsia="ja-JP"/>
                        </w:rPr>
                        <w:t xml:space="preserve"> </w:t>
                      </w:r>
                    </w:p>
                    <w:p w14:paraId="248BF90F" w14:textId="77777777" w:rsidR="0059097D" w:rsidRPr="008C5199" w:rsidRDefault="0059097D" w:rsidP="0059097D">
                      <w:pPr>
                        <w:numPr>
                          <w:ilvl w:val="0"/>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28DE6993"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7784FDEC" w14:textId="77777777" w:rsidR="0059097D" w:rsidRPr="00997C22"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440E388D"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09C4FC3"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37ACE42D"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7EBA6165"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4F3751BB" w14:textId="77777777" w:rsidR="0059097D"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18475E75" w14:textId="77777777" w:rsidR="0059097D" w:rsidRPr="002E512E" w:rsidRDefault="0059097D" w:rsidP="0059097D">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5821A088"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1D185B53"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4A74316E"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66991E3A" w14:textId="77777777" w:rsidR="0059097D"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1B298C09" w14:textId="77777777" w:rsidR="0059097D" w:rsidRPr="002E512E" w:rsidRDefault="0059097D" w:rsidP="0059097D">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23EDFD81"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C22F53B"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6426E18D"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42A7C7A6" w14:textId="77777777" w:rsidR="0059097D" w:rsidRDefault="0059097D" w:rsidP="0059097D">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72FF0082"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3BC3785B"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54ED2216"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28417678"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(e.g.,different parameter for preamble sequence from PRACH)</w:t>
                      </w:r>
                    </w:p>
                    <w:p w14:paraId="726A9037"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611C22FC" w14:textId="66BD257D" w:rsidR="00285369" w:rsidRPr="00285369" w:rsidRDefault="0059097D" w:rsidP="00285369">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txbxContent>
                </v:textbox>
                <w10:anchorlock/>
              </v:shape>
            </w:pict>
          </mc:Fallback>
        </mc:AlternateContent>
      </w:r>
    </w:p>
    <w:p w14:paraId="387FF903" w14:textId="77777777" w:rsidR="00285369" w:rsidRDefault="00285369" w:rsidP="00BF7642">
      <w:pPr>
        <w:pStyle w:val="BodyText"/>
      </w:pPr>
    </w:p>
    <w:p w14:paraId="4AA14354" w14:textId="7E4291F3" w:rsidR="001277D6" w:rsidRDefault="001277D6" w:rsidP="00BF7642">
      <w:pPr>
        <w:pStyle w:val="BodyText"/>
      </w:pPr>
      <w:r>
        <w:lastRenderedPageBreak/>
        <w:t>The following agreements have also been made:</w:t>
      </w:r>
    </w:p>
    <w:p w14:paraId="75C21743" w14:textId="467A5036" w:rsidR="001277D6" w:rsidRDefault="001277D6" w:rsidP="00BF7642">
      <w:pPr>
        <w:pStyle w:val="BodyText"/>
      </w:pPr>
      <w:r>
        <w:rPr>
          <w:noProof/>
          <w:lang w:val="en-US" w:eastAsia="en-US"/>
        </w:rPr>
        <mc:AlternateContent>
          <mc:Choice Requires="wps">
            <w:drawing>
              <wp:inline distT="0" distB="0" distL="0" distR="0" wp14:anchorId="2B808ED1" wp14:editId="778DBA26">
                <wp:extent cx="5949950" cy="2200275"/>
                <wp:effectExtent l="0" t="0" r="12700" b="28575"/>
                <wp:docPr id="19" name="Text Box 19"/>
                <wp:cNvGraphicFramePr/>
                <a:graphic xmlns:a="http://schemas.openxmlformats.org/drawingml/2006/main">
                  <a:graphicData uri="http://schemas.microsoft.com/office/word/2010/wordprocessingShape">
                    <wps:wsp>
                      <wps:cNvSpPr txBox="1"/>
                      <wps:spPr>
                        <a:xfrm>
                          <a:off x="0" y="0"/>
                          <a:ext cx="5949950" cy="2200275"/>
                        </a:xfrm>
                        <a:prstGeom prst="rect">
                          <a:avLst/>
                        </a:prstGeom>
                        <a:solidFill>
                          <a:schemeClr val="lt1"/>
                        </a:solidFill>
                        <a:ln w="6350">
                          <a:solidFill>
                            <a:prstClr val="black"/>
                          </a:solidFill>
                        </a:ln>
                      </wps:spPr>
                      <wps:txbx>
                        <w:txbxContent>
                          <w:p w14:paraId="5A9A5C8F" w14:textId="4F1D8F14" w:rsidR="00285369" w:rsidRPr="00480CA9" w:rsidRDefault="00285369" w:rsidP="00285369">
                            <w:pPr>
                              <w:rPr>
                                <w:rFonts w:eastAsia="MS Mincho"/>
                                <w:b/>
                                <w:u w:val="single"/>
                                <w:lang w:eastAsia="ja-JP"/>
                              </w:rPr>
                            </w:pPr>
                            <w:r w:rsidRPr="00F01A30">
                              <w:rPr>
                                <w:rFonts w:eastAsia="MS Mincho" w:hint="eastAsia"/>
                                <w:b/>
                                <w:highlight w:val="green"/>
                                <w:u w:val="single"/>
                                <w:lang w:eastAsia="ja-JP"/>
                              </w:rPr>
                              <w:t>Agreements</w:t>
                            </w:r>
                            <w:r w:rsidR="008D0342">
                              <w:rPr>
                                <w:rFonts w:eastAsia="MS Mincho"/>
                                <w:b/>
                                <w:highlight w:val="green"/>
                                <w:u w:val="single"/>
                                <w:lang w:eastAsia="ja-JP"/>
                              </w:rPr>
                              <w:t xml:space="preserve"> A#4</w:t>
                            </w:r>
                            <w:r w:rsidR="008D0342">
                              <w:rPr>
                                <w:rFonts w:eastAsia="MS Mincho"/>
                                <w:b/>
                                <w:u w:val="single"/>
                                <w:lang w:eastAsia="ja-JP"/>
                              </w:rPr>
                              <w:t>:</w:t>
                            </w:r>
                            <w:r>
                              <w:rPr>
                                <w:rFonts w:eastAsia="MS Mincho"/>
                                <w:b/>
                                <w:u w:val="single"/>
                                <w:lang w:eastAsia="ja-JP"/>
                              </w:rPr>
                              <w:t xml:space="preserve"> (RAN1#88b)</w:t>
                            </w:r>
                          </w:p>
                          <w:p w14:paraId="6EDDD102" w14:textId="77777777" w:rsidR="00285369" w:rsidRDefault="00285369" w:rsidP="00285369">
                            <w:pPr>
                              <w:numPr>
                                <w:ilvl w:val="0"/>
                                <w:numId w:val="16"/>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4004C5C1" w14:textId="4CDBA7D6" w:rsidR="001277D6" w:rsidRPr="001277D6" w:rsidRDefault="001277D6" w:rsidP="001277D6">
                            <w:pPr>
                              <w:rPr>
                                <w:rFonts w:eastAsia="MS Mincho"/>
                                <w:b/>
                                <w:lang w:val="en-US" w:eastAsia="ja-JP"/>
                              </w:rPr>
                            </w:pPr>
                            <w:r w:rsidRPr="001277D6">
                              <w:rPr>
                                <w:rFonts w:eastAsia="MS Mincho"/>
                                <w:b/>
                                <w:highlight w:val="green"/>
                                <w:lang w:val="en-US" w:eastAsia="ja-JP"/>
                              </w:rPr>
                              <w:t>Agreement</w:t>
                            </w:r>
                            <w:r w:rsidR="008D0342">
                              <w:rPr>
                                <w:rFonts w:eastAsia="MS Mincho"/>
                                <w:b/>
                                <w:highlight w:val="green"/>
                                <w:lang w:val="en-US" w:eastAsia="ja-JP"/>
                              </w:rPr>
                              <w:t>s A#5</w:t>
                            </w:r>
                            <w:r w:rsidRPr="001277D6">
                              <w:rPr>
                                <w:rFonts w:eastAsia="MS Mincho"/>
                                <w:b/>
                                <w:lang w:val="en-US" w:eastAsia="ja-JP"/>
                              </w:rPr>
                              <w:t>:</w:t>
                            </w:r>
                            <w:r>
                              <w:rPr>
                                <w:rFonts w:eastAsia="MS Mincho"/>
                                <w:b/>
                                <w:lang w:val="en-US" w:eastAsia="ja-JP"/>
                              </w:rPr>
                              <w:t xml:space="preserve"> (RAN1#88)</w:t>
                            </w:r>
                          </w:p>
                          <w:p w14:paraId="122359BA" w14:textId="77777777" w:rsidR="001277D6" w:rsidRPr="001C13A7" w:rsidRDefault="001277D6" w:rsidP="001277D6">
                            <w:pPr>
                              <w:numPr>
                                <w:ilvl w:val="0"/>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following mechanisms should be supported in NR:</w:t>
                            </w:r>
                          </w:p>
                          <w:p w14:paraId="7135FB86" w14:textId="77777777" w:rsidR="001277D6" w:rsidRPr="001C13A7" w:rsidRDefault="001277D6"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in the same time instance as PRACH:</w:t>
                            </w:r>
                          </w:p>
                          <w:p w14:paraId="7D1B2436" w14:textId="77777777" w:rsidR="001277D6" w:rsidRPr="001C13A7" w:rsidRDefault="001277D6"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at a time instance (configurable for a UE) different from PRACH</w:t>
                            </w:r>
                          </w:p>
                          <w:p w14:paraId="33314851" w14:textId="13371B29" w:rsidR="001277D6" w:rsidRPr="00285369" w:rsidRDefault="001277D6" w:rsidP="00285369">
                            <w:pPr>
                              <w:numPr>
                                <w:ilvl w:val="2"/>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Consider the impact of RACH periodicity in configuring the UL signal to report beam failure located in slots outside PRACH</w:t>
                            </w:r>
                          </w:p>
                          <w:p w14:paraId="2045B1C7" w14:textId="467F247E" w:rsidR="001277D6" w:rsidRPr="001277D6" w:rsidRDefault="001277D6" w:rsidP="001277D6">
                            <w:pPr>
                              <w:numPr>
                                <w:ilvl w:val="1"/>
                                <w:numId w:val="20"/>
                              </w:numPr>
                              <w:overflowPunct/>
                              <w:autoSpaceDE/>
                              <w:autoSpaceDN/>
                              <w:adjustRightInd/>
                              <w:spacing w:after="0"/>
                              <w:jc w:val="left"/>
                              <w:textAlignment w:val="auto"/>
                              <w:rPr>
                                <w:rFonts w:eastAsia="MS Mincho"/>
                                <w:lang w:val="en-US" w:eastAsia="ja-JP"/>
                              </w:rPr>
                            </w:pPr>
                            <w:r w:rsidRPr="001277D6">
                              <w:rPr>
                                <w:rFonts w:eastAsia="MS Mincho"/>
                                <w:lang w:val="en-US" w:eastAsia="ja-JP"/>
                              </w:rPr>
                              <w:t>Additional mechanisms using other channels/signals are not precluded (e.g., SR, UL grant free PUSCH, UL 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808ED1" id="Text Box 19" o:spid="_x0000_s1027" type="#_x0000_t202" style="width:468.5pt;height:17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" fillcolor="white [3201]" strokeweight=".5pt">
                <v:textbox>
                  <w:txbxContent>
                    <w:p w14:paraId="5A9A5C8F" w14:textId="4F1D8F14" w:rsidR="00285369" w:rsidRPr="00480CA9" w:rsidRDefault="00285369" w:rsidP="00285369">
                      <w:pPr>
                        <w:rPr>
                          <w:rFonts w:eastAsia="MS Mincho"/>
                          <w:b/>
                          <w:u w:val="single"/>
                          <w:lang w:eastAsia="ja-JP"/>
                        </w:rPr>
                      </w:pPr>
                      <w:r w:rsidRPr="00F01A30">
                        <w:rPr>
                          <w:rFonts w:eastAsia="MS Mincho" w:hint="eastAsia"/>
                          <w:b/>
                          <w:highlight w:val="green"/>
                          <w:u w:val="single"/>
                          <w:lang w:eastAsia="ja-JP"/>
                        </w:rPr>
                        <w:t>Agreements</w:t>
                      </w:r>
                      <w:r w:rsidR="008D0342">
                        <w:rPr>
                          <w:rFonts w:eastAsia="MS Mincho"/>
                          <w:b/>
                          <w:highlight w:val="green"/>
                          <w:u w:val="single"/>
                          <w:lang w:eastAsia="ja-JP"/>
                        </w:rPr>
                        <w:t xml:space="preserve"> A#4</w:t>
                      </w:r>
                      <w:r w:rsidR="008D0342">
                        <w:rPr>
                          <w:rFonts w:eastAsia="MS Mincho"/>
                          <w:b/>
                          <w:u w:val="single"/>
                          <w:lang w:eastAsia="ja-JP"/>
                        </w:rPr>
                        <w:t>:</w:t>
                      </w:r>
                      <w:r>
                        <w:rPr>
                          <w:rFonts w:eastAsia="MS Mincho"/>
                          <w:b/>
                          <w:u w:val="single"/>
                          <w:lang w:eastAsia="ja-JP"/>
                        </w:rPr>
                        <w:t xml:space="preserve"> (RAN1#88b)</w:t>
                      </w:r>
                    </w:p>
                    <w:p w14:paraId="6EDDD102" w14:textId="77777777" w:rsidR="00285369" w:rsidRDefault="00285369" w:rsidP="00285369">
                      <w:pPr>
                        <w:numPr>
                          <w:ilvl w:val="0"/>
                          <w:numId w:val="16"/>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4004C5C1" w14:textId="4CDBA7D6" w:rsidR="001277D6" w:rsidRPr="001277D6" w:rsidRDefault="001277D6" w:rsidP="001277D6">
                      <w:pPr>
                        <w:rPr>
                          <w:rFonts w:eastAsia="MS Mincho"/>
                          <w:b/>
                          <w:lang w:val="en-US" w:eastAsia="ja-JP"/>
                        </w:rPr>
                      </w:pPr>
                      <w:r w:rsidRPr="001277D6">
                        <w:rPr>
                          <w:rFonts w:eastAsia="MS Mincho"/>
                          <w:b/>
                          <w:highlight w:val="green"/>
                          <w:lang w:val="en-US" w:eastAsia="ja-JP"/>
                        </w:rPr>
                        <w:t>Agreement</w:t>
                      </w:r>
                      <w:r w:rsidR="008D0342">
                        <w:rPr>
                          <w:rFonts w:eastAsia="MS Mincho"/>
                          <w:b/>
                          <w:highlight w:val="green"/>
                          <w:lang w:val="en-US" w:eastAsia="ja-JP"/>
                        </w:rPr>
                        <w:t>s A#5</w:t>
                      </w:r>
                      <w:r w:rsidRPr="001277D6">
                        <w:rPr>
                          <w:rFonts w:eastAsia="MS Mincho"/>
                          <w:b/>
                          <w:lang w:val="en-US" w:eastAsia="ja-JP"/>
                        </w:rPr>
                        <w:t>:</w:t>
                      </w:r>
                      <w:r>
                        <w:rPr>
                          <w:rFonts w:eastAsia="MS Mincho"/>
                          <w:b/>
                          <w:lang w:val="en-US" w:eastAsia="ja-JP"/>
                        </w:rPr>
                        <w:t xml:space="preserve"> (RAN1#88)</w:t>
                      </w:r>
                    </w:p>
                    <w:p w14:paraId="122359BA" w14:textId="77777777" w:rsidR="001277D6" w:rsidRPr="001C13A7" w:rsidRDefault="001277D6" w:rsidP="001277D6">
                      <w:pPr>
                        <w:numPr>
                          <w:ilvl w:val="0"/>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following mechanisms should be supported in NR:</w:t>
                      </w:r>
                    </w:p>
                    <w:p w14:paraId="7135FB86" w14:textId="77777777" w:rsidR="001277D6" w:rsidRPr="001C13A7" w:rsidRDefault="001277D6"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in the same time instance as PRACH:</w:t>
                      </w:r>
                    </w:p>
                    <w:p w14:paraId="7D1B2436" w14:textId="77777777" w:rsidR="001277D6" w:rsidRPr="001C13A7" w:rsidRDefault="001277D6"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at a time instance (configurable for a UE) different from PRACH</w:t>
                      </w:r>
                    </w:p>
                    <w:p w14:paraId="33314851" w14:textId="13371B29" w:rsidR="001277D6" w:rsidRPr="00285369" w:rsidRDefault="001277D6" w:rsidP="00285369">
                      <w:pPr>
                        <w:numPr>
                          <w:ilvl w:val="2"/>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Consider the impact of RACH periodicity in configuring the UL signal to report beam failure located in slots outside PRACH</w:t>
                      </w:r>
                    </w:p>
                    <w:p w14:paraId="2045B1C7" w14:textId="467F247E" w:rsidR="001277D6" w:rsidRPr="001277D6" w:rsidRDefault="001277D6" w:rsidP="001277D6">
                      <w:pPr>
                        <w:numPr>
                          <w:ilvl w:val="1"/>
                          <w:numId w:val="20"/>
                        </w:numPr>
                        <w:overflowPunct/>
                        <w:autoSpaceDE/>
                        <w:autoSpaceDN/>
                        <w:adjustRightInd/>
                        <w:spacing w:after="0"/>
                        <w:jc w:val="left"/>
                        <w:textAlignment w:val="auto"/>
                        <w:rPr>
                          <w:rFonts w:eastAsia="MS Mincho"/>
                          <w:lang w:val="en-US" w:eastAsia="ja-JP"/>
                        </w:rPr>
                      </w:pPr>
                      <w:r w:rsidRPr="001277D6">
                        <w:rPr>
                          <w:rFonts w:eastAsia="MS Mincho"/>
                          <w:lang w:val="en-US" w:eastAsia="ja-JP"/>
                        </w:rPr>
                        <w:t>Additional mechanisms using other channels/signals are not precluded (e.g., SR, UL grant free PUSCH, UL control)</w:t>
                      </w:r>
                    </w:p>
                  </w:txbxContent>
                </v:textbox>
                <w10:anchorlock/>
              </v:shape>
            </w:pict>
          </mc:Fallback>
        </mc:AlternateContent>
      </w:r>
    </w:p>
    <w:p w14:paraId="45D94F03" w14:textId="33D46420" w:rsidR="00477768" w:rsidRPr="00CE0424" w:rsidRDefault="001277D6" w:rsidP="00BF7642">
      <w:pPr>
        <w:pStyle w:val="BodyText"/>
      </w:pPr>
      <w:r>
        <w:t>In this contribution, we provide further details on the four steps in the beam recovery process.</w:t>
      </w:r>
    </w:p>
    <w:p w14:paraId="3CB8F8BC" w14:textId="7906BE12" w:rsidR="004000E8" w:rsidRDefault="004000E8" w:rsidP="00CE0424">
      <w:pPr>
        <w:pStyle w:val="Heading1"/>
      </w:pPr>
      <w:bookmarkStart w:id="0" w:name="_Ref178064866"/>
      <w:r w:rsidRPr="00CE0424">
        <w:t>Discussion</w:t>
      </w:r>
      <w:bookmarkEnd w:id="0"/>
    </w:p>
    <w:p w14:paraId="12B6A5DD" w14:textId="5DE541E9" w:rsidR="00A77DCF" w:rsidRDefault="00A77DCF" w:rsidP="00A77DCF">
      <w:r>
        <w:t xml:space="preserve">In RAN1#88b, </w:t>
      </w:r>
      <w:r w:rsidR="00780285">
        <w:t>it was agreed to consider the following four aspects on beam recovery</w:t>
      </w:r>
    </w:p>
    <w:p w14:paraId="319481F9" w14:textId="77777777" w:rsidR="00780285" w:rsidRPr="008C5199"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294AFAB6" w14:textId="77777777" w:rsidR="00780285" w:rsidRPr="00997C22"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3C80D602" w14:textId="77777777" w:rsidR="00780285" w:rsidRPr="008C5199"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359EE5EA" w14:textId="6005431E" w:rsidR="00780285"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44ECC5EB" w14:textId="77777777" w:rsidR="00780285" w:rsidRPr="008C5199" w:rsidRDefault="00780285" w:rsidP="00780285">
      <w:pPr>
        <w:overflowPunct/>
        <w:autoSpaceDE/>
        <w:autoSpaceDN/>
        <w:adjustRightInd/>
        <w:spacing w:after="0"/>
        <w:ind w:left="720"/>
        <w:jc w:val="left"/>
        <w:textAlignment w:val="auto"/>
        <w:rPr>
          <w:rFonts w:eastAsia="MS Mincho"/>
          <w:lang w:val="en-US" w:eastAsia="ja-JP"/>
        </w:rPr>
      </w:pPr>
    </w:p>
    <w:p w14:paraId="4EDEB7CF" w14:textId="4FB95C4B" w:rsidR="00780285" w:rsidRPr="00780285" w:rsidRDefault="00706C7E" w:rsidP="00A77DCF">
      <w:pPr>
        <w:rPr>
          <w:lang w:val="en-US"/>
        </w:rPr>
      </w:pPr>
      <w:r>
        <w:rPr>
          <w:lang w:val="en-US"/>
        </w:rPr>
        <w:t>These steps lay the foundation for a design of a basic beam recovery solution. If the details of each step were clarified, a solution would be ready. Based on</w:t>
      </w:r>
      <w:r w:rsidR="007A2036">
        <w:rPr>
          <w:lang w:val="en-US"/>
        </w:rPr>
        <w:t xml:space="preserve"> such a basic solution, further enhancements could be performed during the later part of the WI. However, to progress the work, it is critical to agree on the central part</w:t>
      </w:r>
      <w:r w:rsidR="006D44EB">
        <w:rPr>
          <w:lang w:val="en-US"/>
        </w:rPr>
        <w:t xml:space="preserve"> of the functionality before </w:t>
      </w:r>
      <w:r w:rsidR="00140359">
        <w:rPr>
          <w:lang w:val="en-US"/>
        </w:rPr>
        <w:t xml:space="preserve">agreeing on improvements. </w:t>
      </w:r>
      <w:r w:rsidR="00A102EA">
        <w:rPr>
          <w:lang w:val="en-US"/>
        </w:rPr>
        <w:t>In this paper, we will elaborate on what we see as a basic solution and what are considered as improvements.</w:t>
      </w:r>
      <w:r w:rsidR="007A2036">
        <w:rPr>
          <w:lang w:val="en-US"/>
        </w:rPr>
        <w:t xml:space="preserve"> </w:t>
      </w:r>
    </w:p>
    <w:p w14:paraId="3049E172" w14:textId="618AD643" w:rsidR="0028776D" w:rsidRDefault="0028776D" w:rsidP="0028776D">
      <w:pPr>
        <w:pStyle w:val="Heading2"/>
        <w:rPr>
          <w:rFonts w:eastAsia="MS Mincho"/>
          <w:lang w:val="en-US" w:eastAsia="ja-JP"/>
        </w:rPr>
      </w:pPr>
      <w:r w:rsidRPr="008C5199">
        <w:rPr>
          <w:rFonts w:eastAsia="MS Mincho"/>
          <w:lang w:val="en-US" w:eastAsia="ja-JP"/>
        </w:rPr>
        <w:t>Beam failure detection</w:t>
      </w:r>
    </w:p>
    <w:p w14:paraId="0B5018A7" w14:textId="77259653" w:rsidR="00A102EA" w:rsidRDefault="00032E7D" w:rsidP="00032E7D">
      <w:pPr>
        <w:rPr>
          <w:rFonts w:eastAsia="MS Mincho"/>
          <w:lang w:val="en-US" w:eastAsia="ja-JP"/>
        </w:rPr>
      </w:pPr>
      <w:r>
        <w:t>B</w:t>
      </w:r>
      <w:r w:rsidRPr="005A38D1">
        <w:rPr>
          <w:rFonts w:eastAsia="MS Mincho"/>
          <w:lang w:val="en-US" w:eastAsia="ja-JP"/>
        </w:rPr>
        <w:t xml:space="preserve">eam failure occurs when the </w:t>
      </w:r>
      <w:r>
        <w:rPr>
          <w:rFonts w:eastAsia="MS Mincho"/>
          <w:lang w:val="en-US" w:eastAsia="ja-JP"/>
        </w:rPr>
        <w:t>NW is no longer able to reach the UE with a control channel due to incorrect adjustment of the beams. The UE detects this situation by estimating the quality of a hypothetical PDCCH reception transmitted over a beam the NW would use to reach the UE. Note that the beam failure detection procedure has some similarities with radio link monitoring, and we elaborate on the comparison in </w:t>
      </w:r>
      <w:r w:rsidR="00E14A04">
        <w:rPr>
          <w:rFonts w:eastAsia="MS Mincho"/>
          <w:lang w:val="en-US" w:eastAsia="ja-JP"/>
        </w:rPr>
        <w:fldChar w:fldCharType="begin"/>
      </w:r>
      <w:r w:rsidR="00E14A04">
        <w:rPr>
          <w:rFonts w:eastAsia="MS Mincho"/>
          <w:lang w:val="en-US" w:eastAsia="ja-JP"/>
        </w:rPr>
        <w:instrText xml:space="preserve"> REF _Ref481486158 \r \h </w:instrText>
      </w:r>
      <w:r w:rsidR="00E14A04">
        <w:rPr>
          <w:rFonts w:eastAsia="MS Mincho"/>
          <w:lang w:val="en-US" w:eastAsia="ja-JP"/>
        </w:rPr>
      </w:r>
      <w:r w:rsidR="00E14A04">
        <w:rPr>
          <w:rFonts w:eastAsia="MS Mincho"/>
          <w:lang w:val="en-US" w:eastAsia="ja-JP"/>
        </w:rPr>
        <w:fldChar w:fldCharType="separate"/>
      </w:r>
      <w:r w:rsidR="00E14A04">
        <w:rPr>
          <w:rFonts w:eastAsia="MS Mincho"/>
          <w:lang w:val="en-US" w:eastAsia="ja-JP"/>
        </w:rPr>
        <w:t>[1]</w:t>
      </w:r>
      <w:r w:rsidR="00E14A04">
        <w:rPr>
          <w:rFonts w:eastAsia="MS Mincho"/>
          <w:lang w:val="en-US" w:eastAsia="ja-JP"/>
        </w:rPr>
        <w:fldChar w:fldCharType="end"/>
      </w:r>
      <w:r>
        <w:rPr>
          <w:rFonts w:eastAsia="MS Mincho"/>
          <w:lang w:val="en-US" w:eastAsia="ja-JP"/>
        </w:rPr>
        <w:t>.</w:t>
      </w:r>
      <w:r w:rsidR="00E14A04">
        <w:rPr>
          <w:rFonts w:eastAsia="MS Mincho"/>
          <w:lang w:val="en-US" w:eastAsia="ja-JP"/>
        </w:rPr>
        <w:t xml:space="preserve"> See also </w:t>
      </w:r>
      <w:r w:rsidR="00E14A04">
        <w:rPr>
          <w:rFonts w:eastAsia="MS Mincho"/>
          <w:lang w:val="en-US" w:eastAsia="ja-JP"/>
        </w:rPr>
        <w:fldChar w:fldCharType="begin"/>
      </w:r>
      <w:r w:rsidR="00E14A04">
        <w:rPr>
          <w:rFonts w:eastAsia="MS Mincho"/>
          <w:lang w:val="en-US" w:eastAsia="ja-JP"/>
        </w:rPr>
        <w:instrText xml:space="preserve"> REF _Ref481508353 \r \h </w:instrText>
      </w:r>
      <w:r w:rsidR="00E14A04">
        <w:rPr>
          <w:rFonts w:eastAsia="MS Mincho"/>
          <w:lang w:val="en-US" w:eastAsia="ja-JP"/>
        </w:rPr>
      </w:r>
      <w:r w:rsidR="00E14A04">
        <w:rPr>
          <w:rFonts w:eastAsia="MS Mincho"/>
          <w:lang w:val="en-US" w:eastAsia="ja-JP"/>
        </w:rPr>
        <w:fldChar w:fldCharType="separate"/>
      </w:r>
      <w:r w:rsidR="00E14A04">
        <w:rPr>
          <w:rFonts w:eastAsia="MS Mincho"/>
          <w:lang w:val="en-US" w:eastAsia="ja-JP"/>
        </w:rPr>
        <w:t>[2]</w:t>
      </w:r>
      <w:r w:rsidR="00E14A04">
        <w:rPr>
          <w:rFonts w:eastAsia="MS Mincho"/>
          <w:lang w:val="en-US" w:eastAsia="ja-JP"/>
        </w:rPr>
        <w:fldChar w:fldCharType="end"/>
      </w:r>
      <w:r w:rsidR="00E14A04">
        <w:rPr>
          <w:rFonts w:eastAsia="MS Mincho"/>
          <w:lang w:val="en-US" w:eastAsia="ja-JP"/>
        </w:rPr>
        <w:t xml:space="preserve"> for a discussion on radio link monitoring in particular.</w:t>
      </w:r>
    </w:p>
    <w:p w14:paraId="318D5AA0" w14:textId="68122AD1" w:rsidR="00032E7D" w:rsidRDefault="00032E7D" w:rsidP="00032E7D">
      <w:pPr>
        <w:rPr>
          <w:rFonts w:eastAsia="MS Mincho"/>
          <w:lang w:val="en-US" w:eastAsia="ja-JP"/>
        </w:rPr>
      </w:pPr>
      <w:r>
        <w:rPr>
          <w:rFonts w:eastAsia="MS Mincho"/>
          <w:lang w:val="en-US" w:eastAsia="ja-JP"/>
        </w:rPr>
        <w:t>To perform beam failure detection, the UE estimates the quality of a hypothetical PDCCH reception. This estimation is based on reception of a certain signal</w:t>
      </w:r>
      <w:r w:rsidR="008F4AE2">
        <w:rPr>
          <w:rFonts w:eastAsia="MS Mincho"/>
          <w:lang w:val="en-US" w:eastAsia="ja-JP"/>
        </w:rPr>
        <w:t xml:space="preserve">, the </w:t>
      </w:r>
      <w:r w:rsidR="008F4AE2" w:rsidRPr="008C5199">
        <w:rPr>
          <w:rFonts w:eastAsia="MS Mincho"/>
          <w:lang w:val="en-US" w:eastAsia="ja-JP"/>
        </w:rPr>
        <w:t>beam failure detection RS</w:t>
      </w:r>
      <w:r>
        <w:rPr>
          <w:rFonts w:eastAsia="MS Mincho"/>
          <w:lang w:val="en-US" w:eastAsia="ja-JP"/>
        </w:rPr>
        <w:t>. To provide a good estimate of the PDCCH performance,</w:t>
      </w:r>
      <w:r w:rsidR="008F4AE2">
        <w:rPr>
          <w:rFonts w:eastAsia="MS Mincho"/>
          <w:lang w:val="en-US" w:eastAsia="ja-JP"/>
        </w:rPr>
        <w:t xml:space="preserve"> the </w:t>
      </w:r>
      <w:r w:rsidR="008F4AE2" w:rsidRPr="008C5199">
        <w:rPr>
          <w:rFonts w:eastAsia="MS Mincho"/>
          <w:lang w:val="en-US" w:eastAsia="ja-JP"/>
        </w:rPr>
        <w:t>beam failure detection RS</w:t>
      </w:r>
      <w:r>
        <w:rPr>
          <w:rFonts w:eastAsia="MS Mincho"/>
          <w:lang w:val="en-US" w:eastAsia="ja-JP"/>
        </w:rPr>
        <w:t xml:space="preserve"> should fulfill the following requirements:</w:t>
      </w:r>
    </w:p>
    <w:p w14:paraId="16DA764F" w14:textId="77777777" w:rsidR="00032E7D" w:rsidRPr="007B01EF" w:rsidRDefault="00032E7D" w:rsidP="00032E7D">
      <w:pPr>
        <w:pStyle w:val="ListParagraph"/>
        <w:numPr>
          <w:ilvl w:val="0"/>
          <w:numId w:val="18"/>
        </w:numPr>
        <w:overflowPunct w:val="0"/>
        <w:autoSpaceDE w:val="0"/>
        <w:autoSpaceDN w:val="0"/>
        <w:adjustRightInd w:val="0"/>
        <w:spacing w:after="120"/>
        <w:jc w:val="both"/>
        <w:textAlignment w:val="baseline"/>
      </w:pPr>
      <w:r w:rsidRPr="007B01EF">
        <w:t>Should be possible to estimate quality of a hypothetical PDCCH reception, i.e., the properties of the signal should match those of the PDCCH</w:t>
      </w:r>
    </w:p>
    <w:p w14:paraId="55F9616E" w14:textId="77777777" w:rsidR="00032E7D" w:rsidRPr="007B01EF" w:rsidRDefault="00032E7D" w:rsidP="00032E7D">
      <w:pPr>
        <w:pStyle w:val="ListParagraph"/>
        <w:numPr>
          <w:ilvl w:val="0"/>
          <w:numId w:val="18"/>
        </w:numPr>
        <w:overflowPunct w:val="0"/>
        <w:autoSpaceDE w:val="0"/>
        <w:autoSpaceDN w:val="0"/>
        <w:adjustRightInd w:val="0"/>
        <w:spacing w:after="120"/>
        <w:jc w:val="both"/>
        <w:textAlignment w:val="baseline"/>
      </w:pPr>
      <w:r w:rsidRPr="007B01EF">
        <w:t>It should be transmitted to the UE at regular intervals.</w:t>
      </w:r>
    </w:p>
    <w:p w14:paraId="3938A6C7" w14:textId="73615BB0" w:rsidR="002A44B4" w:rsidRDefault="002A44B4" w:rsidP="00953240">
      <w:r>
        <w:t>In the agreement A#3, it has been agreed to use a periodic CSI-RS as beam failure detection RS. Indeed, a UE-specifically configured CSI-RS fulfils both requirement 1 and 2. It can be can be transmitted in a way that matches the way the PDCCH is transmitted, both in the spatial domain (beam forming) and frequency domain, and a UE can be configured to periodically monitor a CSI-RS resource, making it possible to perform regular monitoring of the beam quality.</w:t>
      </w:r>
      <w:r w:rsidR="00277FB7">
        <w:t xml:space="preserve"> </w:t>
      </w:r>
    </w:p>
    <w:p w14:paraId="79076133" w14:textId="6B178F29" w:rsidR="00277FB7" w:rsidRDefault="00277FB7" w:rsidP="00953240">
      <w:r>
        <w:lastRenderedPageBreak/>
        <w:t xml:space="preserve">In fact, not only is CSI-RS fulfilling the requirements of beam failure detection, it is the only reference signal in NR that fulfils </w:t>
      </w:r>
      <w:r w:rsidR="00F32F6C">
        <w:t>these</w:t>
      </w:r>
      <w:r>
        <w:t xml:space="preserve"> in </w:t>
      </w:r>
      <w:r w:rsidR="00F32F6C">
        <w:t xml:space="preserve">all relevant scenarios. Two other options that have been mentioned are the SS block and the PDCCH DMRS. </w:t>
      </w:r>
    </w:p>
    <w:p w14:paraId="01DC1421" w14:textId="10E33E8E" w:rsidR="00F32F6C" w:rsidRDefault="00F32F6C" w:rsidP="00953240">
      <w:r>
        <w:t xml:space="preserve">The SS block cannot be used in important deployment scenarios, e.g., for multi-TRP cells. For single-TRP cells, SS block can be used, but is considered as an optimization. To use the PDCCH DMRS, it would be required to transmit the PDCCH periodically, causing high overhead. </w:t>
      </w:r>
      <w:r w:rsidR="00077537">
        <w:t>The drawbacks of b</w:t>
      </w:r>
      <w:r>
        <w:t>oth these alternatives are described in more detail in </w:t>
      </w:r>
      <w:r>
        <w:fldChar w:fldCharType="begin"/>
      </w:r>
      <w:r>
        <w:instrText xml:space="preserve"> REF _Ref484685697 \r \h </w:instrText>
      </w:r>
      <w:r>
        <w:fldChar w:fldCharType="separate"/>
      </w:r>
      <w:r>
        <w:t>[3]</w:t>
      </w:r>
      <w:r>
        <w:fldChar w:fldCharType="end"/>
      </w:r>
      <w:r w:rsidR="00077537">
        <w:t>.</w:t>
      </w:r>
    </w:p>
    <w:p w14:paraId="78E39657" w14:textId="650A9366" w:rsidR="00090B31" w:rsidRDefault="00090B31" w:rsidP="00953240">
      <w:r>
        <w:t>Based on the above reasoning, the current agreement on beam failure detection RS suffices, and we thus propose:</w:t>
      </w:r>
    </w:p>
    <w:p w14:paraId="4C948CFF" w14:textId="5C349AD7" w:rsidR="007256C3" w:rsidRDefault="00090B31" w:rsidP="00032E7D">
      <w:pPr>
        <w:pStyle w:val="Proposal"/>
      </w:pPr>
      <w:bookmarkStart w:id="1" w:name="_Ref484785034"/>
      <w:r>
        <w:t>In NR, the UE uses measurements on a specific CSI-RS resource to detect beam failure.</w:t>
      </w:r>
      <w:bookmarkEnd w:id="1"/>
    </w:p>
    <w:p w14:paraId="4D10A1FF" w14:textId="02019F8E" w:rsidR="00032E7D" w:rsidRDefault="00032E7D" w:rsidP="00032E7D">
      <w:r>
        <w:t>The UE would be configured with a specific CSI-RS</w:t>
      </w:r>
      <w:r w:rsidR="008F4AE2">
        <w:t xml:space="preserve"> resource</w:t>
      </w:r>
      <w:r>
        <w:t xml:space="preserve"> for beam </w:t>
      </w:r>
      <w:r w:rsidR="008F4AE2">
        <w:t>failure detection</w:t>
      </w:r>
      <w:r>
        <w:t>. The configuration would be periodic, with a configurable periodicity</w:t>
      </w:r>
      <w:r w:rsidR="0099522A">
        <w:t xml:space="preserve"> and offset</w:t>
      </w:r>
      <w:r>
        <w:t>. The frequency allocation of the CSI-RS would be selected to match the frequency allocation the network would use to transmit a PDCCH to that UE. The same, or similar, beamforming pattern would be used to transmit the CSI-RS as the network would use to reach the UE.</w:t>
      </w:r>
      <w:r w:rsidR="00090B31">
        <w:t xml:space="preserve"> The UE would </w:t>
      </w:r>
      <w:r w:rsidR="00EE3DA8">
        <w:t xml:space="preserve">estimate the quality based on the CSI-RS, and since the CSI-RS and the PDCCH use the same (or similar) frequency allocation and beam forming pattern, the PDCCH quality can be estimated. </w:t>
      </w:r>
    </w:p>
    <w:p w14:paraId="12238E87" w14:textId="46B4478F" w:rsidR="00032E7D" w:rsidRDefault="00032E7D" w:rsidP="00032E7D">
      <w:r>
        <w:t xml:space="preserve">As long as a small or moderate number of UEs are active in the cell, </w:t>
      </w:r>
      <w:r w:rsidR="008F4AE2">
        <w:t xml:space="preserve">different UEs can be configured with different </w:t>
      </w:r>
      <w:r w:rsidR="00090B31">
        <w:t>CSI-RS. However, for a very l</w:t>
      </w:r>
      <w:r>
        <w:t>arge number of UEs, the overhead may become an issue. In this case, several UEs could share the same CSI-RS resource for beam link monitoring:</w:t>
      </w:r>
    </w:p>
    <w:p w14:paraId="791F912E" w14:textId="4FCA5F4C" w:rsidR="00032E7D" w:rsidRDefault="00032E7D" w:rsidP="00032E7D">
      <w:pPr>
        <w:pStyle w:val="Observation"/>
      </w:pPr>
      <w:bookmarkStart w:id="2" w:name="_Toc477856574"/>
      <w:bookmarkStart w:id="3" w:name="_Toc477864002"/>
      <w:bookmarkStart w:id="4" w:name="_Toc477870377"/>
      <w:bookmarkStart w:id="5" w:name="_Toc478127356"/>
      <w:bookmarkStart w:id="6" w:name="_Toc478128212"/>
      <w:bookmarkStart w:id="7" w:name="_Ref481607798"/>
      <w:bookmarkStart w:id="8" w:name="_Ref481607861"/>
      <w:bookmarkStart w:id="9" w:name="_Ref481608144"/>
      <w:bookmarkStart w:id="10" w:name="_Ref484784859"/>
      <w:r>
        <w:t xml:space="preserve">If required, several UEs could use the same CSI-RS resource to perform beam </w:t>
      </w:r>
      <w:r w:rsidR="008F4AE2">
        <w:t>failure detection</w:t>
      </w:r>
      <w:r>
        <w:t>.</w:t>
      </w:r>
      <w:bookmarkEnd w:id="2"/>
      <w:bookmarkEnd w:id="3"/>
      <w:bookmarkEnd w:id="4"/>
      <w:bookmarkEnd w:id="5"/>
      <w:bookmarkEnd w:id="6"/>
      <w:bookmarkEnd w:id="7"/>
      <w:bookmarkEnd w:id="8"/>
      <w:bookmarkEnd w:id="9"/>
      <w:bookmarkEnd w:id="10"/>
    </w:p>
    <w:p w14:paraId="1D8872D5" w14:textId="3F59208B" w:rsidR="00DB3AF2" w:rsidRDefault="00A24C99" w:rsidP="00DB3AF2">
      <w:r>
        <w:t xml:space="preserve">Note that </w:t>
      </w:r>
      <w:r w:rsidR="00535627">
        <w:t xml:space="preserve">in any case, the </w:t>
      </w:r>
      <w:r w:rsidR="00DB3AF2">
        <w:t xml:space="preserve">UE monitors </w:t>
      </w:r>
      <w:r w:rsidR="00DB3AF2" w:rsidRPr="00EE3DA8">
        <w:t>only</w:t>
      </w:r>
      <w:r w:rsidR="00DB3AF2">
        <w:t xml:space="preserve"> </w:t>
      </w:r>
      <w:r w:rsidR="00EE3DA8">
        <w:t>one CSI-RS</w:t>
      </w:r>
      <w:r w:rsidR="00DB3AF2">
        <w:t xml:space="preserve"> resource. </w:t>
      </w:r>
      <w:r w:rsidR="008F4AE2">
        <w:t>The netwo</w:t>
      </w:r>
      <w:r w:rsidR="002850E1">
        <w:t>rk may transmit the corresponding</w:t>
      </w:r>
      <w:r w:rsidR="008F4AE2">
        <w:t xml:space="preserve"> </w:t>
      </w:r>
      <w:r w:rsidR="00535627">
        <w:t>reference signal</w:t>
      </w:r>
      <w:r w:rsidR="008F4AE2">
        <w:t xml:space="preserve"> as part of a beam sweep, but that is transparent to the UE</w:t>
      </w:r>
      <w:r w:rsidR="00EE3DA8">
        <w:t>: the UE</w:t>
      </w:r>
      <w:r w:rsidR="00A82160">
        <w:t xml:space="preserve"> is </w:t>
      </w:r>
      <w:r w:rsidR="00EE3DA8">
        <w:t>configured to monitor one of the resources in the sweep</w:t>
      </w:r>
      <w:r w:rsidR="008F4AE2">
        <w:t>.</w:t>
      </w:r>
      <w:r w:rsidR="007256C3">
        <w:t xml:space="preserve"> Also note that the network decides in which beam to transmit the CSI-RS.</w:t>
      </w:r>
    </w:p>
    <w:p w14:paraId="12EE8917" w14:textId="6F35293F" w:rsidR="00A24C99" w:rsidRDefault="00FA0AF7" w:rsidP="00DB3AF2">
      <w:r>
        <w:t>The UE will thus perform measurements on the CSI-RS, and based on these measurements, a triggering mechanism for beam failure will be designed</w:t>
      </w:r>
      <w:r w:rsidR="00EE3DA8">
        <w:t>.</w:t>
      </w:r>
      <w:r>
        <w:t xml:space="preserve"> </w:t>
      </w:r>
      <w:r w:rsidR="00A24C99">
        <w:t>The final decision of the trigger mechanism may be decided by RAN2, but RAN1 should decide on how the UE quantifies the quality of an individual reception of the beam failure detection RS. The quality criterion should be easy to test, and map well to a hypothetical PDCCH quality. These requirements have already been considered for radio link monitoring in LTE, and we propose to use a similar estimation mechanism for beam failure detection:</w:t>
      </w:r>
    </w:p>
    <w:p w14:paraId="159F45B0" w14:textId="6A62E9ED" w:rsidR="00A77DCF" w:rsidRDefault="00906201" w:rsidP="00A77DCF">
      <w:pPr>
        <w:pStyle w:val="Proposal"/>
      </w:pPr>
      <w:bookmarkStart w:id="11" w:name="_Ref481608294"/>
      <w:r>
        <w:t xml:space="preserve">The quality of </w:t>
      </w:r>
      <w:r w:rsidR="008F4AE2">
        <w:t xml:space="preserve">the </w:t>
      </w:r>
      <w:r>
        <w:t xml:space="preserve">beam failure detection RSs </w:t>
      </w:r>
      <w:r w:rsidR="00DB3AF2">
        <w:t>is</w:t>
      </w:r>
      <w:r>
        <w:t xml:space="preserve"> mapped to out-of-sync and in-sync indications, </w:t>
      </w:r>
      <w:r w:rsidR="00DB3AF2">
        <w:t>like</w:t>
      </w:r>
      <w:r>
        <w:t xml:space="preserve"> the radio link monitoring procedure in LTE.</w:t>
      </w:r>
      <w:bookmarkEnd w:id="11"/>
    </w:p>
    <w:p w14:paraId="6FB52A59" w14:textId="7A64EC26" w:rsidR="00A24C99" w:rsidRPr="00DB3AF2" w:rsidRDefault="00A24C99" w:rsidP="00A24C99">
      <w:r>
        <w:t xml:space="preserve">Note that this does </w:t>
      </w:r>
      <w:r w:rsidRPr="00A24C99">
        <w:rPr>
          <w:i/>
        </w:rPr>
        <w:t>not</w:t>
      </w:r>
      <w:r>
        <w:t xml:space="preserve"> mean that the triggering conditions for beam failure and radio link failure are the same. In contrast, radio link failure should be triggered much later than beam failure. However, the two procedures should rely on the same L1 indications. The </w:t>
      </w:r>
      <w:r w:rsidR="00987046">
        <w:t>design of the beam failure detection criterion will be decided by RAN2.</w:t>
      </w:r>
    </w:p>
    <w:p w14:paraId="1D5A9AF2" w14:textId="01DB8E0F" w:rsidR="0028776D" w:rsidRDefault="0028776D" w:rsidP="0028776D">
      <w:pPr>
        <w:pStyle w:val="Heading2"/>
        <w:rPr>
          <w:rFonts w:eastAsia="MS Mincho"/>
          <w:lang w:val="en-US" w:eastAsia="ja-JP"/>
        </w:rPr>
      </w:pPr>
      <w:r w:rsidRPr="008C5199">
        <w:rPr>
          <w:rFonts w:eastAsia="MS Mincho"/>
          <w:lang w:val="en-US" w:eastAsia="ja-JP"/>
        </w:rPr>
        <w:t>New candidate beam identification</w:t>
      </w:r>
    </w:p>
    <w:p w14:paraId="40DD8E85" w14:textId="32897BD2" w:rsidR="001277D6" w:rsidRDefault="00987046" w:rsidP="00987046">
      <w:pPr>
        <w:rPr>
          <w:rFonts w:eastAsia="MS Mincho"/>
          <w:lang w:val="en-US" w:eastAsia="ja-JP"/>
        </w:rPr>
      </w:pPr>
      <w:r>
        <w:rPr>
          <w:rFonts w:eastAsia="MS Mincho"/>
          <w:lang w:val="en-US" w:eastAsia="ja-JP"/>
        </w:rPr>
        <w:t>Once the UE has declared beam failure, it should try to reconnect to the network. To do this, the UE will need to identify a new candidate beam,</w:t>
      </w:r>
      <w:r w:rsidRPr="00987046">
        <w:rPr>
          <w:rFonts w:eastAsia="MS Mincho"/>
          <w:lang w:val="en-US" w:eastAsia="ja-JP"/>
        </w:rPr>
        <w:t xml:space="preserve"> </w:t>
      </w:r>
      <w:r>
        <w:rPr>
          <w:rFonts w:eastAsia="MS Mincho"/>
          <w:lang w:val="en-US" w:eastAsia="ja-JP"/>
        </w:rPr>
        <w:t xml:space="preserve">by performing measurements on a beam identification RS. Note that, the UE may identify candidate beams already </w:t>
      </w:r>
      <w:r>
        <w:rPr>
          <w:rFonts w:eastAsia="MS Mincho"/>
          <w:i/>
          <w:lang w:val="en-US" w:eastAsia="ja-JP"/>
        </w:rPr>
        <w:t xml:space="preserve">before </w:t>
      </w:r>
      <w:r>
        <w:rPr>
          <w:rFonts w:eastAsia="MS Mincho"/>
          <w:lang w:val="en-US" w:eastAsia="ja-JP"/>
        </w:rPr>
        <w:t xml:space="preserve">declaring beam failure. </w:t>
      </w:r>
    </w:p>
    <w:p w14:paraId="6A58D11B" w14:textId="0501ED3D" w:rsidR="00D70048" w:rsidRDefault="00D70048" w:rsidP="00987046">
      <w:pPr>
        <w:rPr>
          <w:rFonts w:eastAsia="MS Mincho"/>
          <w:lang w:val="en-US" w:eastAsia="ja-JP"/>
        </w:rPr>
      </w:pPr>
      <w:r>
        <w:rPr>
          <w:rFonts w:eastAsia="MS Mincho"/>
          <w:lang w:val="en-US" w:eastAsia="ja-JP"/>
        </w:rPr>
        <w:t>The UE will use the beam identification RS to identify a new DL beam. The UE will also use the beam identification RS to derive the parameters of the beam recovery signal described in section 2.3.</w:t>
      </w:r>
      <w:r w:rsidR="001277D6">
        <w:rPr>
          <w:rFonts w:eastAsia="MS Mincho"/>
          <w:lang w:val="en-US" w:eastAsia="ja-JP"/>
        </w:rPr>
        <w:t xml:space="preserve"> In particular, the UE will need to use the beam identification RS to find the time instances mentioned in the agreement from RAN1#88 when the beam recovery signal should be transmitted. </w:t>
      </w:r>
    </w:p>
    <w:p w14:paraId="35F6DECE" w14:textId="1F075ADC" w:rsidR="007D4015" w:rsidRPr="00987046" w:rsidRDefault="007D4015" w:rsidP="00987046">
      <w:pPr>
        <w:rPr>
          <w:rFonts w:eastAsia="MS Mincho"/>
          <w:lang w:val="en-US" w:eastAsia="ja-JP"/>
        </w:rPr>
      </w:pPr>
      <w:r>
        <w:rPr>
          <w:rFonts w:eastAsia="MS Mincho"/>
          <w:lang w:val="en-US" w:eastAsia="ja-JP"/>
        </w:rPr>
        <w:t xml:space="preserve">The agreement regarding the use of SS block for new candidate beam identification is conditioned on that the SS block is used in beam management. In our opinion, this is already agreed. The SS block can be used for P1 beam management during initial access, and the UE may use explicit or implicit reporting of the SS block identity using different RACH resources. Hence, we observe: </w:t>
      </w:r>
    </w:p>
    <w:p w14:paraId="7FE951DA" w14:textId="0E5B277D" w:rsidR="008473D3" w:rsidRDefault="008473D3" w:rsidP="008473D3">
      <w:pPr>
        <w:pStyle w:val="Observation"/>
        <w:rPr>
          <w:rFonts w:eastAsia="MS Mincho"/>
          <w:lang w:val="en-US" w:eastAsia="ja-JP"/>
        </w:rPr>
      </w:pPr>
      <w:bookmarkStart w:id="12" w:name="_Ref481607871"/>
      <w:r>
        <w:rPr>
          <w:rFonts w:eastAsia="MS Mincho"/>
          <w:lang w:val="en-US" w:eastAsia="ja-JP"/>
        </w:rPr>
        <w:lastRenderedPageBreak/>
        <w:t xml:space="preserve">Beam management based on SS block is already supported in NR during the initial access procedure, i.e. the P1 procedure </w:t>
      </w:r>
      <w:r w:rsidR="00F13AD9">
        <w:rPr>
          <w:rFonts w:eastAsia="MS Mincho"/>
          <w:lang w:val="en-US" w:eastAsia="ja-JP"/>
        </w:rPr>
        <w:t>may rely</w:t>
      </w:r>
      <w:r>
        <w:rPr>
          <w:rFonts w:eastAsia="MS Mincho"/>
          <w:lang w:val="en-US" w:eastAsia="ja-JP"/>
        </w:rPr>
        <w:t xml:space="preserve"> on </w:t>
      </w:r>
      <w:r w:rsidR="00F13AD9">
        <w:rPr>
          <w:rFonts w:eastAsia="MS Mincho"/>
          <w:lang w:val="en-US" w:eastAsia="ja-JP"/>
        </w:rPr>
        <w:t xml:space="preserve">the </w:t>
      </w:r>
      <w:r>
        <w:rPr>
          <w:rFonts w:eastAsia="MS Mincho"/>
          <w:lang w:val="en-US" w:eastAsia="ja-JP"/>
        </w:rPr>
        <w:t>SS block.</w:t>
      </w:r>
      <w:bookmarkEnd w:id="12"/>
    </w:p>
    <w:p w14:paraId="066BB9DC" w14:textId="1CB8BAC7" w:rsidR="008473D3" w:rsidRDefault="008473D3" w:rsidP="008473D3">
      <w:pPr>
        <w:pStyle w:val="Observation"/>
        <w:rPr>
          <w:rFonts w:eastAsia="MS Mincho"/>
          <w:lang w:val="en-US" w:eastAsia="ja-JP"/>
        </w:rPr>
      </w:pPr>
      <w:bookmarkStart w:id="13" w:name="_Ref481607876"/>
      <w:r>
        <w:rPr>
          <w:rFonts w:eastAsia="MS Mincho"/>
          <w:lang w:val="en-US" w:eastAsia="ja-JP"/>
        </w:rPr>
        <w:t>Candidate beam identification based on SS block is already standardized in NR as part of the initial access procedure.</w:t>
      </w:r>
      <w:bookmarkEnd w:id="13"/>
    </w:p>
    <w:p w14:paraId="75E215AB" w14:textId="252788FF" w:rsidR="007D4015" w:rsidRDefault="007D4015" w:rsidP="007D4015">
      <w:pPr>
        <w:rPr>
          <w:rFonts w:eastAsia="MS Mincho"/>
          <w:lang w:val="en-US" w:eastAsia="ja-JP"/>
        </w:rPr>
      </w:pPr>
      <w:r>
        <w:rPr>
          <w:rFonts w:eastAsia="MS Mincho"/>
          <w:lang w:val="en-US" w:eastAsia="ja-JP"/>
        </w:rPr>
        <w:t>Hence, as the relevant procedures for candidate beam identification based on SS block is already agreed, we propose to reuse that functionality for this purpose. Note that we are not proposing any new procedure, simply that we don’t specify something in addition now.</w:t>
      </w:r>
      <w:r w:rsidR="00035A68">
        <w:rPr>
          <w:rFonts w:eastAsia="MS Mincho"/>
          <w:lang w:val="en-US" w:eastAsia="ja-JP"/>
        </w:rPr>
        <w:t xml:space="preserve"> In contrast, mapping between CSI-RS resource and RACH resource is FFS, as indicated in the agreement.</w:t>
      </w:r>
      <w:r>
        <w:rPr>
          <w:rFonts w:eastAsia="MS Mincho"/>
          <w:lang w:val="en-US" w:eastAsia="ja-JP"/>
        </w:rPr>
        <w:t xml:space="preserve"> </w:t>
      </w:r>
      <w:r w:rsidR="000F2E3F">
        <w:rPr>
          <w:rFonts w:eastAsia="MS Mincho"/>
          <w:lang w:val="en-US" w:eastAsia="ja-JP"/>
        </w:rPr>
        <w:t>In line with previous agreements and to reuse already agreed functionality, we thus propose:</w:t>
      </w:r>
    </w:p>
    <w:p w14:paraId="03B813B2" w14:textId="1044C8C3" w:rsidR="008473D3" w:rsidRPr="000C6AE6" w:rsidRDefault="00B6062B" w:rsidP="000C6AE6">
      <w:pPr>
        <w:pStyle w:val="Proposal"/>
        <w:rPr>
          <w:rFonts w:eastAsia="MS Mincho"/>
          <w:lang w:val="en-US" w:eastAsia="ja-JP"/>
        </w:rPr>
      </w:pPr>
      <w:bookmarkStart w:id="14" w:name="_Ref481608302"/>
      <w:r>
        <w:rPr>
          <w:rFonts w:eastAsia="MS Mincho"/>
          <w:lang w:val="en-US" w:eastAsia="ja-JP"/>
        </w:rPr>
        <w:t>It should be possible to use the SS block as b</w:t>
      </w:r>
      <w:r w:rsidRPr="00B6062B">
        <w:rPr>
          <w:rFonts w:eastAsia="MS Mincho"/>
          <w:lang w:val="en-US" w:eastAsia="ja-JP"/>
        </w:rPr>
        <w:t>eam identification RS</w:t>
      </w:r>
      <w:r>
        <w:rPr>
          <w:rFonts w:eastAsia="MS Mincho"/>
          <w:lang w:val="en-US" w:eastAsia="ja-JP"/>
        </w:rPr>
        <w:t>.</w:t>
      </w:r>
      <w:bookmarkEnd w:id="14"/>
    </w:p>
    <w:p w14:paraId="37F70929" w14:textId="6AE6557B" w:rsidR="0028776D" w:rsidRDefault="0028776D" w:rsidP="0028776D">
      <w:pPr>
        <w:pStyle w:val="Heading2"/>
        <w:rPr>
          <w:rFonts w:eastAsia="MS Mincho"/>
          <w:lang w:val="en-US" w:eastAsia="ja-JP"/>
        </w:rPr>
      </w:pPr>
      <w:r w:rsidRPr="008C5199">
        <w:rPr>
          <w:rFonts w:eastAsia="MS Mincho"/>
          <w:lang w:val="en-US" w:eastAsia="ja-JP"/>
        </w:rPr>
        <w:t>Beam failure recovery request transmission</w:t>
      </w:r>
    </w:p>
    <w:p w14:paraId="0EFA8B93" w14:textId="77777777" w:rsidR="0055411F" w:rsidRDefault="000A5BAF" w:rsidP="000A5BAF">
      <w:pPr>
        <w:rPr>
          <w:rFonts w:eastAsia="MS Mincho"/>
          <w:lang w:val="en-US" w:eastAsia="ja-JP"/>
        </w:rPr>
      </w:pPr>
      <w:r>
        <w:rPr>
          <w:rFonts w:eastAsia="MS Mincho"/>
          <w:lang w:val="en-US" w:eastAsia="ja-JP"/>
        </w:rPr>
        <w:t xml:space="preserve">Once the UE has identified a new candidate beam, it sends a beam failure recovery request in the resource configured by the network. </w:t>
      </w:r>
      <w:r w:rsidR="00D15CF3">
        <w:rPr>
          <w:rFonts w:eastAsia="MS Mincho"/>
          <w:lang w:val="en-US" w:eastAsia="ja-JP"/>
        </w:rPr>
        <w:t>As agreed in A#1</w:t>
      </w:r>
      <w:r w:rsidR="00F826E3">
        <w:rPr>
          <w:rFonts w:eastAsia="MS Mincho"/>
          <w:lang w:val="en-US" w:eastAsia="ja-JP"/>
        </w:rPr>
        <w:t xml:space="preserve">, </w:t>
      </w:r>
      <w:r w:rsidR="0055411F">
        <w:rPr>
          <w:rFonts w:eastAsia="MS Mincho"/>
          <w:lang w:val="en-US" w:eastAsia="ja-JP"/>
        </w:rPr>
        <w:t>NR will support the following channels to transmit the beam recovery request:</w:t>
      </w:r>
    </w:p>
    <w:p w14:paraId="4273D6C6" w14:textId="77777777" w:rsidR="0055411F" w:rsidRPr="009A71D5" w:rsidRDefault="0055411F" w:rsidP="0055411F">
      <w:pPr>
        <w:numPr>
          <w:ilvl w:val="0"/>
          <w:numId w:val="30"/>
        </w:numPr>
        <w:overflowPunct/>
        <w:autoSpaceDE/>
        <w:autoSpaceDN/>
        <w:adjustRightInd/>
        <w:spacing w:after="0"/>
        <w:jc w:val="left"/>
        <w:textAlignment w:val="auto"/>
        <w:rPr>
          <w:rFonts w:eastAsia="MS Mincho"/>
          <w:lang w:val="en-US" w:eastAsia="ja-JP"/>
        </w:rPr>
      </w:pPr>
      <w:r w:rsidRPr="009A71D5">
        <w:rPr>
          <w:rFonts w:eastAsia="MS Mincho"/>
          <w:lang w:val="en-US" w:eastAsia="ja-JP"/>
        </w:rPr>
        <w:t>Non-contention based channel based on PRACH, which uses a resource orthogonal to resources of other PRACH transmissions, at least for the FDM case</w:t>
      </w:r>
    </w:p>
    <w:p w14:paraId="15B55854" w14:textId="77777777" w:rsidR="0055411F" w:rsidRDefault="0055411F" w:rsidP="0055411F">
      <w:pPr>
        <w:numPr>
          <w:ilvl w:val="0"/>
          <w:numId w:val="30"/>
        </w:numPr>
        <w:overflowPunct/>
        <w:autoSpaceDE/>
        <w:autoSpaceDN/>
        <w:adjustRightInd/>
        <w:spacing w:after="0"/>
        <w:jc w:val="left"/>
        <w:textAlignment w:val="auto"/>
        <w:rPr>
          <w:rFonts w:eastAsia="MS Mincho"/>
          <w:lang w:val="en-US" w:eastAsia="ja-JP"/>
        </w:rPr>
      </w:pPr>
      <w:r w:rsidRPr="009A71D5">
        <w:rPr>
          <w:rFonts w:eastAsia="MS Mincho"/>
          <w:lang w:val="en-US" w:eastAsia="ja-JP"/>
        </w:rPr>
        <w:t>PUCCH</w:t>
      </w:r>
    </w:p>
    <w:p w14:paraId="3F528BF3" w14:textId="77777777" w:rsidR="00CE05BC" w:rsidRDefault="0055411F" w:rsidP="00CE05BC">
      <w:pPr>
        <w:overflowPunct/>
        <w:autoSpaceDE/>
        <w:autoSpaceDN/>
        <w:adjustRightInd/>
        <w:spacing w:after="0"/>
        <w:jc w:val="left"/>
        <w:textAlignment w:val="auto"/>
        <w:rPr>
          <w:rFonts w:eastAsia="MS Mincho"/>
          <w:lang w:val="en-US" w:eastAsia="ja-JP"/>
        </w:rPr>
      </w:pPr>
      <w:r>
        <w:rPr>
          <w:rFonts w:eastAsia="MS Mincho"/>
          <w:lang w:val="en-US" w:eastAsia="ja-JP"/>
        </w:rPr>
        <w:t xml:space="preserve">Note that only FDM is mentioned in 1, while TDM and CDM were left for further study. In agreement A#5, it was stated that </w:t>
      </w:r>
    </w:p>
    <w:p w14:paraId="7D78B1E6" w14:textId="3DB762B5" w:rsidR="0055411F" w:rsidRPr="00CE05BC" w:rsidRDefault="0055411F" w:rsidP="00CE05BC">
      <w:pPr>
        <w:pStyle w:val="ListParagraph"/>
        <w:numPr>
          <w:ilvl w:val="0"/>
          <w:numId w:val="32"/>
        </w:numPr>
        <w:spacing w:after="0"/>
        <w:rPr>
          <w:rFonts w:eastAsia="MS Mincho"/>
          <w:lang w:val="en-US"/>
        </w:rPr>
      </w:pPr>
      <w:r w:rsidRPr="00CE05BC">
        <w:rPr>
          <w:rFonts w:eastAsia="MS Mincho"/>
          <w:lang w:val="en-US"/>
        </w:rPr>
        <w:t>The following mechanisms should be supported in NR:</w:t>
      </w:r>
    </w:p>
    <w:p w14:paraId="1A4DAEE1" w14:textId="77777777" w:rsidR="0055411F" w:rsidRPr="001C13A7" w:rsidRDefault="0055411F" w:rsidP="00CE05BC">
      <w:pPr>
        <w:numPr>
          <w:ilvl w:val="1"/>
          <w:numId w:val="32"/>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in the same time instance as PRACH:</w:t>
      </w:r>
    </w:p>
    <w:p w14:paraId="313ABDFD" w14:textId="2251C574" w:rsidR="0055411F" w:rsidRDefault="0055411F" w:rsidP="00CE05BC">
      <w:pPr>
        <w:numPr>
          <w:ilvl w:val="1"/>
          <w:numId w:val="32"/>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at a time instance (configurable for a UE) different from PRACH</w:t>
      </w:r>
    </w:p>
    <w:p w14:paraId="3610B2C1" w14:textId="088ED902" w:rsidR="0055411F" w:rsidRPr="001C13A7" w:rsidRDefault="0055411F" w:rsidP="0055411F">
      <w:pPr>
        <w:overflowPunct/>
        <w:autoSpaceDE/>
        <w:autoSpaceDN/>
        <w:adjustRightInd/>
        <w:spacing w:after="0"/>
        <w:jc w:val="left"/>
        <w:textAlignment w:val="auto"/>
        <w:rPr>
          <w:rFonts w:eastAsia="MS Mincho"/>
          <w:lang w:val="en-US" w:eastAsia="ja-JP"/>
        </w:rPr>
      </w:pPr>
      <w:r>
        <w:rPr>
          <w:rFonts w:eastAsia="MS Mincho"/>
          <w:lang w:val="en-US" w:eastAsia="ja-JP"/>
        </w:rPr>
        <w:t>We note that it must be possible to transmit the UL transmission to report beam failure in time slots other than that of PRACH.</w:t>
      </w:r>
      <w:r w:rsidR="00CE05BC">
        <w:rPr>
          <w:rFonts w:eastAsia="MS Mincho"/>
          <w:lang w:val="en-US" w:eastAsia="ja-JP"/>
        </w:rPr>
        <w:t xml:space="preserve"> </w:t>
      </w:r>
    </w:p>
    <w:p w14:paraId="2C0369A8" w14:textId="0AD86CDD" w:rsidR="0055411F" w:rsidRDefault="0055411F" w:rsidP="0055411F">
      <w:pPr>
        <w:overflowPunct/>
        <w:autoSpaceDE/>
        <w:autoSpaceDN/>
        <w:adjustRightInd/>
        <w:spacing w:after="0"/>
        <w:jc w:val="left"/>
        <w:textAlignment w:val="auto"/>
        <w:rPr>
          <w:rFonts w:eastAsia="MS Mincho"/>
          <w:lang w:val="en-US" w:eastAsia="ja-JP"/>
        </w:rPr>
      </w:pPr>
    </w:p>
    <w:p w14:paraId="60DB913B" w14:textId="085EB73F" w:rsidR="00A67A12" w:rsidRDefault="00CE05BC" w:rsidP="000A5BAF">
      <w:pPr>
        <w:rPr>
          <w:rFonts w:eastAsia="MS Mincho"/>
          <w:lang w:val="en-US" w:eastAsia="ja-JP"/>
        </w:rPr>
      </w:pPr>
      <w:r>
        <w:rPr>
          <w:rFonts w:eastAsia="MS Mincho"/>
          <w:lang w:val="en-US" w:eastAsia="ja-JP"/>
        </w:rPr>
        <w:t>RAN1 has agreed to use a non-contention based channel based on PRACH. Our interpretation of this is that a UE in CONNECTED mode is provided with a dedicated PRACH preamble that it will transmit when beam failure has been triggered. The agreement further states that the transmission of the PRACH preamble can take place in a resource that is orthogonal to other PRACH resources. Essentially, this agreement states that the UE is provided with a PRACH preamble</w:t>
      </w:r>
      <w:r w:rsidR="00A67A12">
        <w:rPr>
          <w:rFonts w:eastAsia="MS Mincho"/>
          <w:lang w:val="en-US" w:eastAsia="ja-JP"/>
        </w:rPr>
        <w:t>, a transmission timing,</w:t>
      </w:r>
      <w:r>
        <w:rPr>
          <w:rFonts w:eastAsia="MS Mincho"/>
          <w:lang w:val="en-US" w:eastAsia="ja-JP"/>
        </w:rPr>
        <w:t xml:space="preserve"> and a frequency resource</w:t>
      </w:r>
      <w:r w:rsidR="00A67A12">
        <w:rPr>
          <w:rFonts w:eastAsia="MS Mincho"/>
          <w:lang w:val="en-US" w:eastAsia="ja-JP"/>
        </w:rPr>
        <w:t xml:space="preserve">. </w:t>
      </w:r>
      <w:r w:rsidR="0098337C">
        <w:rPr>
          <w:rFonts w:eastAsia="MS Mincho"/>
          <w:lang w:val="en-US" w:eastAsia="ja-JP"/>
        </w:rPr>
        <w:t xml:space="preserve">The transmission timing is given in relation to the beam identification RS. </w:t>
      </w:r>
      <w:r w:rsidR="00A67A12">
        <w:rPr>
          <w:rFonts w:eastAsia="MS Mincho"/>
          <w:lang w:val="en-US" w:eastAsia="ja-JP"/>
        </w:rPr>
        <w:t xml:space="preserve">In the agreement reached so far, the frequency resources must not be the same as the frequency resource of the other PRACH transmissions, used for, e.g., initial access. The allocations of the beam recovery request signals based on PRACH that have so far been agreed are shown in </w:t>
      </w:r>
      <w:r w:rsidR="00AA4253">
        <w:rPr>
          <w:rFonts w:eastAsia="MS Mincho"/>
          <w:lang w:val="en-US" w:eastAsia="ja-JP"/>
        </w:rPr>
        <w:fldChar w:fldCharType="begin"/>
      </w:r>
      <w:r w:rsidR="00AA4253">
        <w:rPr>
          <w:rFonts w:eastAsia="MS Mincho"/>
          <w:lang w:val="en-US" w:eastAsia="ja-JP"/>
        </w:rPr>
        <w:instrText xml:space="preserve"> REF _Ref484774823 \h </w:instrText>
      </w:r>
      <w:r w:rsidR="00AA4253">
        <w:rPr>
          <w:rFonts w:eastAsia="MS Mincho"/>
          <w:lang w:val="en-US" w:eastAsia="ja-JP"/>
        </w:rPr>
      </w:r>
      <w:r w:rsidR="00AA4253">
        <w:rPr>
          <w:rFonts w:eastAsia="MS Mincho"/>
          <w:lang w:val="en-US" w:eastAsia="ja-JP"/>
        </w:rPr>
        <w:fldChar w:fldCharType="separate"/>
      </w:r>
      <w:r w:rsidR="00AA4253">
        <w:t xml:space="preserve">Figure </w:t>
      </w:r>
      <w:r w:rsidR="00AA4253">
        <w:rPr>
          <w:noProof/>
        </w:rPr>
        <w:t>1</w:t>
      </w:r>
      <w:r w:rsidR="00AA4253">
        <w:rPr>
          <w:rFonts w:eastAsia="MS Mincho"/>
          <w:lang w:val="en-US" w:eastAsia="ja-JP"/>
        </w:rPr>
        <w:fldChar w:fldCharType="end"/>
      </w:r>
      <w:r w:rsidR="00AA4253">
        <w:rPr>
          <w:rFonts w:eastAsia="MS Mincho"/>
          <w:lang w:val="en-US" w:eastAsia="ja-JP"/>
        </w:rPr>
        <w:t>.</w:t>
      </w:r>
      <w:r w:rsidR="00A82160">
        <w:rPr>
          <w:rFonts w:eastAsia="MS Mincho"/>
          <w:lang w:val="en-US" w:eastAsia="ja-JP"/>
        </w:rPr>
        <w:t xml:space="preserve"> Each box in </w:t>
      </w:r>
      <w:r w:rsidR="00A82160">
        <w:rPr>
          <w:rFonts w:eastAsia="MS Mincho"/>
          <w:lang w:val="en-US" w:eastAsia="ja-JP"/>
        </w:rPr>
        <w:fldChar w:fldCharType="begin"/>
      </w:r>
      <w:r w:rsidR="00A82160">
        <w:rPr>
          <w:rFonts w:eastAsia="MS Mincho"/>
          <w:lang w:val="en-US" w:eastAsia="ja-JP"/>
        </w:rPr>
        <w:instrText xml:space="preserve"> REF _Ref484774823 \h </w:instrText>
      </w:r>
      <w:r w:rsidR="00A82160">
        <w:rPr>
          <w:rFonts w:eastAsia="MS Mincho"/>
          <w:lang w:val="en-US" w:eastAsia="ja-JP"/>
        </w:rPr>
      </w:r>
      <w:r w:rsidR="00A82160">
        <w:rPr>
          <w:rFonts w:eastAsia="MS Mincho"/>
          <w:lang w:val="en-US" w:eastAsia="ja-JP"/>
        </w:rPr>
        <w:fldChar w:fldCharType="separate"/>
      </w:r>
      <w:r w:rsidR="00A82160">
        <w:t xml:space="preserve">Figure </w:t>
      </w:r>
      <w:r w:rsidR="00A82160">
        <w:rPr>
          <w:noProof/>
        </w:rPr>
        <w:t>1</w:t>
      </w:r>
      <w:r w:rsidR="00A82160">
        <w:rPr>
          <w:rFonts w:eastAsia="MS Mincho"/>
          <w:lang w:val="en-US" w:eastAsia="ja-JP"/>
        </w:rPr>
        <w:fldChar w:fldCharType="end"/>
      </w:r>
      <w:r w:rsidR="00A82160">
        <w:rPr>
          <w:rFonts w:eastAsia="MS Mincho"/>
          <w:lang w:val="en-US" w:eastAsia="ja-JP"/>
        </w:rPr>
        <w:t xml:space="preserve"> is a time-frequency resource used for “other PRACH”. The size of that would depend on the PRACH format used</w:t>
      </w:r>
      <w:r w:rsidR="00213AFC">
        <w:rPr>
          <w:rFonts w:eastAsia="MS Mincho"/>
          <w:lang w:val="en-US" w:eastAsia="ja-JP"/>
        </w:rPr>
        <w:t>: the number of subcarriers used may vary, as could the number of OFDM symbols.</w:t>
      </w:r>
    </w:p>
    <w:p w14:paraId="01E33ECA" w14:textId="726BE8B7" w:rsidR="00BC0E1A" w:rsidRDefault="00AA4253" w:rsidP="000A5BAF">
      <w:pPr>
        <w:rPr>
          <w:rFonts w:eastAsia="MS Mincho"/>
          <w:lang w:val="en-US" w:eastAsia="ja-JP"/>
        </w:rPr>
      </w:pPr>
      <w:r>
        <w:rPr>
          <w:rFonts w:eastAsia="MS Mincho"/>
          <w:lang w:val="en-US" w:eastAsia="ja-JP"/>
        </w:rPr>
        <w:t xml:space="preserve">From </w:t>
      </w:r>
      <w:r>
        <w:rPr>
          <w:rFonts w:eastAsia="MS Mincho"/>
          <w:lang w:val="en-US" w:eastAsia="ja-JP"/>
        </w:rPr>
        <w:fldChar w:fldCharType="begin"/>
      </w:r>
      <w:r>
        <w:rPr>
          <w:rFonts w:eastAsia="MS Mincho"/>
          <w:lang w:val="en-US" w:eastAsia="ja-JP"/>
        </w:rPr>
        <w:instrText xml:space="preserve"> REF _Ref484774823 \h </w:instrText>
      </w:r>
      <w:r>
        <w:rPr>
          <w:rFonts w:eastAsia="MS Mincho"/>
          <w:lang w:val="en-US" w:eastAsia="ja-JP"/>
        </w:rPr>
      </w:r>
      <w:r>
        <w:rPr>
          <w:rFonts w:eastAsia="MS Mincho"/>
          <w:lang w:val="en-US" w:eastAsia="ja-JP"/>
        </w:rPr>
        <w:fldChar w:fldCharType="separate"/>
      </w:r>
      <w:r>
        <w:t xml:space="preserve">Figure </w:t>
      </w:r>
      <w:r>
        <w:rPr>
          <w:noProof/>
        </w:rPr>
        <w:t>1</w:t>
      </w:r>
      <w:r>
        <w:rPr>
          <w:rFonts w:eastAsia="MS Mincho"/>
          <w:lang w:val="en-US" w:eastAsia="ja-JP"/>
        </w:rPr>
        <w:fldChar w:fldCharType="end"/>
      </w:r>
      <w:r>
        <w:rPr>
          <w:rFonts w:eastAsia="MS Mincho"/>
          <w:lang w:val="en-US" w:eastAsia="ja-JP"/>
        </w:rPr>
        <w:t>, it is clear that RAN1 already agreed to support many allocations of the PRACH recovery signal. The RRC signaling will need to provide the UE with PRACH preamble, time allocation and frequency allocation.</w:t>
      </w:r>
      <w:r w:rsidR="00BC0E1A">
        <w:rPr>
          <w:rFonts w:eastAsia="MS Mincho"/>
          <w:lang w:val="en-US" w:eastAsia="ja-JP"/>
        </w:rPr>
        <w:t xml:space="preserve"> However, the current agreement excludes a small number of allocation possibilities. Removing these limitations will simplify the standard and also improve resource efficiency. We thus propose:</w:t>
      </w:r>
    </w:p>
    <w:p w14:paraId="30CBA4CD" w14:textId="642CD80C" w:rsidR="00426B87" w:rsidRDefault="00426B87" w:rsidP="00426B87">
      <w:pPr>
        <w:pStyle w:val="Proposal"/>
        <w:rPr>
          <w:rFonts w:eastAsia="MS Mincho"/>
          <w:lang w:val="en-US" w:eastAsia="ja-JP"/>
        </w:rPr>
      </w:pPr>
      <w:bookmarkStart w:id="15" w:name="_Ref484785087"/>
      <w:r>
        <w:rPr>
          <w:rFonts w:eastAsia="MS Mincho"/>
          <w:lang w:val="en-US" w:eastAsia="ja-JP"/>
        </w:rPr>
        <w:t>For the purpose of beam recovery signal transmission, the UE will be provided with a PRACH preamble, a time alloc</w:t>
      </w:r>
      <w:r w:rsidR="0098337C">
        <w:rPr>
          <w:rFonts w:eastAsia="MS Mincho"/>
          <w:lang w:val="en-US" w:eastAsia="ja-JP"/>
        </w:rPr>
        <w:t>ation relative to the beam identification RS</w:t>
      </w:r>
      <w:r>
        <w:rPr>
          <w:rFonts w:eastAsia="MS Mincho"/>
          <w:lang w:val="en-US" w:eastAsia="ja-JP"/>
        </w:rPr>
        <w:t>, and a frequency allocation.</w:t>
      </w:r>
      <w:bookmarkEnd w:id="15"/>
      <w:r w:rsidR="0098337C">
        <w:rPr>
          <w:rFonts w:eastAsia="MS Mincho"/>
          <w:lang w:val="en-US" w:eastAsia="ja-JP"/>
        </w:rPr>
        <w:t xml:space="preserve"> </w:t>
      </w:r>
    </w:p>
    <w:p w14:paraId="3F65DEAB" w14:textId="4F79CAB5" w:rsidR="00AA4253" w:rsidRDefault="0098337C" w:rsidP="000A5BAF">
      <w:pPr>
        <w:rPr>
          <w:rFonts w:eastAsia="MS Mincho"/>
          <w:lang w:val="en-US" w:eastAsia="ja-JP"/>
        </w:rPr>
      </w:pPr>
      <w:r>
        <w:rPr>
          <w:rFonts w:eastAsia="MS Mincho"/>
          <w:lang w:val="en-US" w:eastAsia="ja-JP"/>
        </w:rPr>
        <w:t>In the proposal, we thus allow the beam recovery signal to use only FDM (different frequency allocation), only TDM (different time allocation), only CDM (different preambles), or any combination of FDM, TDM and CDM. This flexibility is achieved without any additional signaling or any standard changes: we only</w:t>
      </w:r>
      <w:r w:rsidR="00AA549D">
        <w:rPr>
          <w:rFonts w:eastAsia="MS Mincho"/>
          <w:lang w:val="en-US" w:eastAsia="ja-JP"/>
        </w:rPr>
        <w:t xml:space="preserve"> allow additional parameter values</w:t>
      </w:r>
      <w:r>
        <w:rPr>
          <w:rFonts w:eastAsia="MS Mincho"/>
          <w:lang w:val="en-US" w:eastAsia="ja-JP"/>
        </w:rPr>
        <w:t>.</w:t>
      </w:r>
    </w:p>
    <w:p w14:paraId="14C946CE" w14:textId="40BBA8B6" w:rsidR="0055411F" w:rsidRDefault="00AA4253" w:rsidP="000A5BAF">
      <w:pPr>
        <w:rPr>
          <w:rFonts w:eastAsia="MS Mincho"/>
          <w:lang w:val="en-US" w:eastAsia="ja-JP"/>
        </w:rPr>
      </w:pPr>
      <w:r>
        <w:rPr>
          <w:rFonts w:eastAsia="MS Mincho"/>
          <w:noProof/>
          <w:lang w:val="en-US" w:eastAsia="en-US"/>
        </w:rPr>
        <w:lastRenderedPageBreak/>
        <mc:AlternateContent>
          <mc:Choice Requires="wpc">
            <w:drawing>
              <wp:inline distT="0" distB="0" distL="0" distR="0" wp14:anchorId="7A441CF0" wp14:editId="446CC9F4">
                <wp:extent cx="5486400" cy="3295327"/>
                <wp:effectExtent l="0" t="3810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53" name="Group 253"/>
                        <wpg:cNvGrpSpPr/>
                        <wpg:grpSpPr>
                          <a:xfrm>
                            <a:off x="33899" y="0"/>
                            <a:ext cx="5169034" cy="3295326"/>
                            <a:chOff x="37975" y="0"/>
                            <a:chExt cx="5790487" cy="3691511"/>
                          </a:xfrm>
                        </wpg:grpSpPr>
                        <wpg:grpSp>
                          <wpg:cNvPr id="254" name="Group 254"/>
                          <wpg:cNvGrpSpPr/>
                          <wpg:grpSpPr>
                            <a:xfrm>
                              <a:off x="754198" y="821895"/>
                              <a:ext cx="4527548" cy="260019"/>
                              <a:chOff x="754198" y="821895"/>
                              <a:chExt cx="4527668" cy="260058"/>
                            </a:xfrm>
                          </wpg:grpSpPr>
                          <wps:wsp>
                            <wps:cNvPr id="468" name="Rectangle 468"/>
                            <wps:cNvSpPr/>
                            <wps:spPr>
                              <a:xfrm>
                                <a:off x="754198" y="821895"/>
                                <a:ext cx="453005" cy="26005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2CDE4B" w14:textId="77777777" w:rsidR="00A82160" w:rsidRDefault="00A82160"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wps:txbx>
                            <wps:bodyPr rot="0" spcFirstLastPara="0" vert="horz" wrap="square" lIns="0" tIns="0" rIns="0" bIns="0" numCol="1" spcCol="0" rtlCol="0" fromWordArt="0" anchor="ctr" anchorCtr="0" forceAA="0" compatLnSpc="1">
                              <a:prstTxWarp prst="textNoShape">
                                <a:avLst/>
                              </a:prstTxWarp>
                              <a:noAutofit/>
                            </wps:bodyPr>
                          </wps:wsp>
                          <wpg:grpSp>
                            <wpg:cNvPr id="469" name="Group 469"/>
                            <wpg:cNvGrpSpPr/>
                            <wpg:grpSpPr>
                              <a:xfrm>
                                <a:off x="1207203" y="821895"/>
                                <a:ext cx="453004" cy="260058"/>
                                <a:chOff x="1207202" y="821895"/>
                                <a:chExt cx="453004" cy="260058"/>
                              </a:xfrm>
                            </wpg:grpSpPr>
                            <wps:wsp>
                              <wps:cNvPr id="499" name="Rectangle 499"/>
                              <wps:cNvSpPr/>
                              <wps:spPr>
                                <a:xfrm>
                                  <a:off x="1207202"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0" name="Straight Connector 500"/>
                              <wps:cNvCnPr/>
                              <wps:spPr>
                                <a:xfrm>
                                  <a:off x="1207202"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01" name="Straight Connector 501"/>
                              <wps:cNvCnPr/>
                              <wps:spPr>
                                <a:xfrm flipV="1">
                                  <a:off x="1207202"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0" name="Group 470"/>
                            <wpg:cNvGrpSpPr/>
                            <wpg:grpSpPr>
                              <a:xfrm>
                                <a:off x="1660206" y="821895"/>
                                <a:ext cx="453004" cy="260058"/>
                                <a:chOff x="1660206" y="821895"/>
                                <a:chExt cx="453004" cy="260058"/>
                              </a:xfrm>
                            </wpg:grpSpPr>
                            <wps:wsp>
                              <wps:cNvPr id="496" name="Rectangle 496"/>
                              <wps:cNvSpPr/>
                              <wps:spPr>
                                <a:xfrm>
                                  <a:off x="1660206"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7" name="Straight Connector 497"/>
                              <wps:cNvCnPr/>
                              <wps:spPr>
                                <a:xfrm>
                                  <a:off x="1660206"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98" name="Straight Connector 498"/>
                              <wps:cNvCnPr/>
                              <wps:spPr>
                                <a:xfrm flipV="1">
                                  <a:off x="1660206"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1" name="Group 471"/>
                            <wpg:cNvGrpSpPr/>
                            <wpg:grpSpPr>
                              <a:xfrm>
                                <a:off x="2113210" y="821895"/>
                                <a:ext cx="453005" cy="260058"/>
                                <a:chOff x="2113210" y="821895"/>
                                <a:chExt cx="453004" cy="260058"/>
                              </a:xfrm>
                            </wpg:grpSpPr>
                            <wps:wsp>
                              <wps:cNvPr id="493" name="Rectangle 493"/>
                              <wps:cNvSpPr/>
                              <wps:spPr>
                                <a:xfrm>
                                  <a:off x="2113210"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4" name="Straight Connector 494"/>
                              <wps:cNvCnPr/>
                              <wps:spPr>
                                <a:xfrm>
                                  <a:off x="2113210"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95" name="Straight Connector 495"/>
                              <wps:cNvCnPr/>
                              <wps:spPr>
                                <a:xfrm flipV="1">
                                  <a:off x="2113210"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2" name="Group 472"/>
                            <wpg:cNvGrpSpPr/>
                            <wpg:grpSpPr>
                              <a:xfrm>
                                <a:off x="2565028" y="821895"/>
                                <a:ext cx="453005" cy="260058"/>
                                <a:chOff x="2565028" y="821895"/>
                                <a:chExt cx="453004" cy="260058"/>
                              </a:xfrm>
                            </wpg:grpSpPr>
                            <wps:wsp>
                              <wps:cNvPr id="490" name="Rectangle 490"/>
                              <wps:cNvSpPr/>
                              <wps:spPr>
                                <a:xfrm>
                                  <a:off x="2565028"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1" name="Straight Connector 491"/>
                              <wps:cNvCnPr/>
                              <wps:spPr>
                                <a:xfrm>
                                  <a:off x="2565028"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92" name="Straight Connector 492"/>
                              <wps:cNvCnPr/>
                              <wps:spPr>
                                <a:xfrm flipV="1">
                                  <a:off x="2565028"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s:wsp>
                            <wps:cNvPr id="473" name="Rectangle 473"/>
                            <wps:cNvSpPr/>
                            <wps:spPr>
                              <a:xfrm>
                                <a:off x="3018033" y="821895"/>
                                <a:ext cx="453004" cy="26005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2F1981" w14:textId="77777777" w:rsidR="00A82160" w:rsidRDefault="00A82160"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wps:txbx>
                            <wps:bodyPr rot="0" spcFirstLastPara="0" vert="horz" wrap="square" lIns="0" tIns="0" rIns="0" bIns="0" numCol="1" spcCol="0" rtlCol="0" fromWordArt="0" anchor="ctr" anchorCtr="0" forceAA="0" compatLnSpc="1">
                              <a:prstTxWarp prst="textNoShape">
                                <a:avLst/>
                              </a:prstTxWarp>
                              <a:noAutofit/>
                            </wps:bodyPr>
                          </wps:wsp>
                          <wpg:grpSp>
                            <wpg:cNvPr id="474" name="Group 474"/>
                            <wpg:cNvGrpSpPr/>
                            <wpg:grpSpPr>
                              <a:xfrm>
                                <a:off x="3471036" y="821895"/>
                                <a:ext cx="453005" cy="260058"/>
                                <a:chOff x="3471036" y="821895"/>
                                <a:chExt cx="453004" cy="260058"/>
                              </a:xfrm>
                            </wpg:grpSpPr>
                            <wps:wsp>
                              <wps:cNvPr id="487" name="Rectangle 487"/>
                              <wps:cNvSpPr/>
                              <wps:spPr>
                                <a:xfrm>
                                  <a:off x="3471036"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8" name="Straight Connector 488"/>
                              <wps:cNvCnPr/>
                              <wps:spPr>
                                <a:xfrm>
                                  <a:off x="3471036"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89" name="Straight Connector 489"/>
                              <wps:cNvCnPr/>
                              <wps:spPr>
                                <a:xfrm flipV="1">
                                  <a:off x="3471036"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5" name="Group 475"/>
                            <wpg:cNvGrpSpPr/>
                            <wpg:grpSpPr>
                              <a:xfrm>
                                <a:off x="3924041" y="821895"/>
                                <a:ext cx="453004" cy="260058"/>
                                <a:chOff x="3924040" y="821895"/>
                                <a:chExt cx="453004" cy="260058"/>
                              </a:xfrm>
                            </wpg:grpSpPr>
                            <wps:wsp>
                              <wps:cNvPr id="484" name="Rectangle 484"/>
                              <wps:cNvSpPr/>
                              <wps:spPr>
                                <a:xfrm>
                                  <a:off x="3924040"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5" name="Straight Connector 485"/>
                              <wps:cNvCnPr/>
                              <wps:spPr>
                                <a:xfrm>
                                  <a:off x="3924040"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86" name="Straight Connector 486"/>
                              <wps:cNvCnPr/>
                              <wps:spPr>
                                <a:xfrm flipV="1">
                                  <a:off x="3924040"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6" name="Group 476"/>
                            <wpg:cNvGrpSpPr/>
                            <wpg:grpSpPr>
                              <a:xfrm>
                                <a:off x="4377044" y="821895"/>
                                <a:ext cx="453004" cy="260058"/>
                                <a:chOff x="4377044" y="821895"/>
                                <a:chExt cx="453004" cy="260058"/>
                              </a:xfrm>
                            </wpg:grpSpPr>
                            <wps:wsp>
                              <wps:cNvPr id="481" name="Rectangle 481"/>
                              <wps:cNvSpPr/>
                              <wps:spPr>
                                <a:xfrm>
                                  <a:off x="4377044"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2" name="Straight Connector 482"/>
                              <wps:cNvCnPr/>
                              <wps:spPr>
                                <a:xfrm>
                                  <a:off x="4377044"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83" name="Straight Connector 483"/>
                              <wps:cNvCnPr/>
                              <wps:spPr>
                                <a:xfrm flipV="1">
                                  <a:off x="4377044"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7" name="Group 477"/>
                            <wpg:cNvGrpSpPr/>
                            <wpg:grpSpPr>
                              <a:xfrm>
                                <a:off x="4828862" y="821895"/>
                                <a:ext cx="453004" cy="260058"/>
                                <a:chOff x="4828862" y="821895"/>
                                <a:chExt cx="453004" cy="260058"/>
                              </a:xfrm>
                            </wpg:grpSpPr>
                            <wps:wsp>
                              <wps:cNvPr id="478" name="Rectangle 478"/>
                              <wps:cNvSpPr/>
                              <wps:spPr>
                                <a:xfrm>
                                  <a:off x="4828862"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9" name="Straight Connector 479"/>
                              <wps:cNvCnPr/>
                              <wps:spPr>
                                <a:xfrm>
                                  <a:off x="4828862"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80" name="Straight Connector 480"/>
                              <wps:cNvCnPr/>
                              <wps:spPr>
                                <a:xfrm flipV="1">
                                  <a:off x="4828862"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grpSp>
                          <wpg:cNvPr id="255" name="Group 255"/>
                          <wpg:cNvGrpSpPr/>
                          <wpg:grpSpPr>
                            <a:xfrm>
                              <a:off x="755533" y="566384"/>
                              <a:ext cx="4524879" cy="260020"/>
                              <a:chOff x="755533" y="566384"/>
                              <a:chExt cx="4524999" cy="260058"/>
                            </a:xfrm>
                          </wpg:grpSpPr>
                          <wpg:grpSp>
                            <wpg:cNvPr id="436" name="Group 436"/>
                            <wpg:cNvGrpSpPr/>
                            <wpg:grpSpPr>
                              <a:xfrm>
                                <a:off x="755533" y="566384"/>
                                <a:ext cx="2263536" cy="260058"/>
                                <a:chOff x="755533" y="566384"/>
                                <a:chExt cx="2263537" cy="260058"/>
                              </a:xfrm>
                            </wpg:grpSpPr>
                            <wpg:grpSp>
                              <wpg:cNvPr id="453" name="Group 453"/>
                              <wpg:cNvGrpSpPr/>
                              <wpg:grpSpPr>
                                <a:xfrm>
                                  <a:off x="755533" y="566384"/>
                                  <a:ext cx="453004" cy="260058"/>
                                  <a:chOff x="755533" y="566384"/>
                                  <a:chExt cx="453004" cy="260058"/>
                                </a:xfrm>
                              </wpg:grpSpPr>
                              <wps:wsp>
                                <wps:cNvPr id="466" name="Rectangle 466"/>
                                <wps:cNvSpPr/>
                                <wps:spPr>
                                  <a:xfrm>
                                    <a:off x="755533"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7" name="Oval 467"/>
                                <wps:cNvSpPr/>
                                <wps:spPr>
                                  <a:xfrm>
                                    <a:off x="898368"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54" name="Group 454"/>
                              <wpg:cNvGrpSpPr/>
                              <wpg:grpSpPr>
                                <a:xfrm>
                                  <a:off x="1207351" y="566384"/>
                                  <a:ext cx="453004" cy="260058"/>
                                  <a:chOff x="1207351" y="566384"/>
                                  <a:chExt cx="453004" cy="260058"/>
                                </a:xfrm>
                              </wpg:grpSpPr>
                              <wps:wsp>
                                <wps:cNvPr id="464" name="Rectangle 464"/>
                                <wps:cNvSpPr/>
                                <wps:spPr>
                                  <a:xfrm>
                                    <a:off x="1207351"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5" name="Oval 465"/>
                                <wps:cNvSpPr/>
                                <wps:spPr>
                                  <a:xfrm>
                                    <a:off x="1350185" y="612746"/>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55" name="Group 455"/>
                              <wpg:cNvGrpSpPr/>
                              <wpg:grpSpPr>
                                <a:xfrm>
                                  <a:off x="1660355" y="566384"/>
                                  <a:ext cx="453004" cy="260058"/>
                                  <a:chOff x="1660355" y="566384"/>
                                  <a:chExt cx="453004" cy="260058"/>
                                </a:xfrm>
                              </wpg:grpSpPr>
                              <wps:wsp>
                                <wps:cNvPr id="462" name="Rectangle 462"/>
                                <wps:cNvSpPr/>
                                <wps:spPr>
                                  <a:xfrm>
                                    <a:off x="1660355"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3" name="Oval 463"/>
                                <wps:cNvSpPr/>
                                <wps:spPr>
                                  <a:xfrm>
                                    <a:off x="1803190"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56" name="Group 456"/>
                              <wpg:cNvGrpSpPr/>
                              <wpg:grpSpPr>
                                <a:xfrm>
                                  <a:off x="2112766" y="566384"/>
                                  <a:ext cx="453005" cy="260058"/>
                                  <a:chOff x="2112766" y="566384"/>
                                  <a:chExt cx="453004" cy="260058"/>
                                </a:xfrm>
                              </wpg:grpSpPr>
                              <wps:wsp>
                                <wps:cNvPr id="460" name="Rectangle 460"/>
                                <wps:cNvSpPr/>
                                <wps:spPr>
                                  <a:xfrm>
                                    <a:off x="2112766"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1" name="Oval 461"/>
                                <wps:cNvSpPr/>
                                <wps:spPr>
                                  <a:xfrm>
                                    <a:off x="2255601" y="612746"/>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57" name="Group 457"/>
                              <wpg:cNvGrpSpPr/>
                              <wpg:grpSpPr>
                                <a:xfrm>
                                  <a:off x="2566066" y="566384"/>
                                  <a:ext cx="453004" cy="260058"/>
                                  <a:chOff x="2566066" y="566384"/>
                                  <a:chExt cx="453004" cy="260058"/>
                                </a:xfrm>
                              </wpg:grpSpPr>
                              <wps:wsp>
                                <wps:cNvPr id="458" name="Rectangle 458"/>
                                <wps:cNvSpPr/>
                                <wps:spPr>
                                  <a:xfrm>
                                    <a:off x="2566066"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9" name="Oval 459"/>
                                <wps:cNvSpPr/>
                                <wps:spPr>
                                  <a:xfrm>
                                    <a:off x="2708901"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437" name="Group 437"/>
                            <wpg:cNvGrpSpPr/>
                            <wpg:grpSpPr>
                              <a:xfrm>
                                <a:off x="3016996" y="566384"/>
                                <a:ext cx="2263536" cy="260058"/>
                                <a:chOff x="3016995" y="566384"/>
                                <a:chExt cx="2263537" cy="260058"/>
                              </a:xfrm>
                            </wpg:grpSpPr>
                            <wpg:grpSp>
                              <wpg:cNvPr id="438" name="Group 438"/>
                              <wpg:cNvGrpSpPr/>
                              <wpg:grpSpPr>
                                <a:xfrm>
                                  <a:off x="3016995" y="566384"/>
                                  <a:ext cx="453004" cy="260058"/>
                                  <a:chOff x="3016995" y="566384"/>
                                  <a:chExt cx="453004" cy="260058"/>
                                </a:xfrm>
                              </wpg:grpSpPr>
                              <wps:wsp>
                                <wps:cNvPr id="451" name="Rectangle 451"/>
                                <wps:cNvSpPr/>
                                <wps:spPr>
                                  <a:xfrm>
                                    <a:off x="3016995"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2" name="Oval 452"/>
                                <wps:cNvSpPr/>
                                <wps:spPr>
                                  <a:xfrm>
                                    <a:off x="3159830"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39" name="Group 439"/>
                              <wpg:cNvGrpSpPr/>
                              <wpg:grpSpPr>
                                <a:xfrm>
                                  <a:off x="3468813" y="566384"/>
                                  <a:ext cx="453004" cy="260058"/>
                                  <a:chOff x="3468813" y="566384"/>
                                  <a:chExt cx="453004" cy="260058"/>
                                </a:xfrm>
                              </wpg:grpSpPr>
                              <wps:wsp>
                                <wps:cNvPr id="449" name="Rectangle 449"/>
                                <wps:cNvSpPr/>
                                <wps:spPr>
                                  <a:xfrm>
                                    <a:off x="3468813"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 name="Oval 450"/>
                                <wps:cNvSpPr/>
                                <wps:spPr>
                                  <a:xfrm>
                                    <a:off x="3611647" y="612746"/>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40" name="Group 440"/>
                              <wpg:cNvGrpSpPr/>
                              <wpg:grpSpPr>
                                <a:xfrm>
                                  <a:off x="3921817" y="566384"/>
                                  <a:ext cx="453004" cy="260058"/>
                                  <a:chOff x="3921817" y="566384"/>
                                  <a:chExt cx="453004" cy="260058"/>
                                </a:xfrm>
                              </wpg:grpSpPr>
                              <wps:wsp>
                                <wps:cNvPr id="447" name="Rectangle 447"/>
                                <wps:cNvSpPr/>
                                <wps:spPr>
                                  <a:xfrm>
                                    <a:off x="3921817"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8" name="Oval 448"/>
                                <wps:cNvSpPr/>
                                <wps:spPr>
                                  <a:xfrm>
                                    <a:off x="4064652"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41" name="Group 441"/>
                              <wpg:cNvGrpSpPr/>
                              <wpg:grpSpPr>
                                <a:xfrm>
                                  <a:off x="4374228" y="566384"/>
                                  <a:ext cx="453005" cy="260058"/>
                                  <a:chOff x="4374228" y="566384"/>
                                  <a:chExt cx="453004" cy="260058"/>
                                </a:xfrm>
                              </wpg:grpSpPr>
                              <wps:wsp>
                                <wps:cNvPr id="445" name="Rectangle 445"/>
                                <wps:cNvSpPr/>
                                <wps:spPr>
                                  <a:xfrm>
                                    <a:off x="4374228"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6" name="Oval 446"/>
                                <wps:cNvSpPr/>
                                <wps:spPr>
                                  <a:xfrm>
                                    <a:off x="4517063" y="612746"/>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42" name="Group 442"/>
                              <wpg:cNvGrpSpPr/>
                              <wpg:grpSpPr>
                                <a:xfrm>
                                  <a:off x="4827528" y="566384"/>
                                  <a:ext cx="453004" cy="260058"/>
                                  <a:chOff x="4827528" y="566384"/>
                                  <a:chExt cx="453004" cy="260058"/>
                                </a:xfrm>
                              </wpg:grpSpPr>
                              <wps:wsp>
                                <wps:cNvPr id="443" name="Rectangle 443"/>
                                <wps:cNvSpPr/>
                                <wps:spPr>
                                  <a:xfrm>
                                    <a:off x="4827528"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4" name="Oval 444"/>
                                <wps:cNvSpPr/>
                                <wps:spPr>
                                  <a:xfrm>
                                    <a:off x="4970363"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56" name="Group 256"/>
                          <wpg:cNvGrpSpPr/>
                          <wpg:grpSpPr>
                            <a:xfrm>
                              <a:off x="755533" y="1077406"/>
                              <a:ext cx="4524879" cy="260020"/>
                              <a:chOff x="755533" y="1077406"/>
                              <a:chExt cx="4524999" cy="260058"/>
                            </a:xfrm>
                          </wpg:grpSpPr>
                          <wpg:grpSp>
                            <wpg:cNvPr id="404" name="Group 404"/>
                            <wpg:cNvGrpSpPr/>
                            <wpg:grpSpPr>
                              <a:xfrm>
                                <a:off x="755533" y="1077406"/>
                                <a:ext cx="2263536" cy="260058"/>
                                <a:chOff x="755533" y="1077406"/>
                                <a:chExt cx="2263537" cy="260058"/>
                              </a:xfrm>
                            </wpg:grpSpPr>
                            <wpg:grpSp>
                              <wpg:cNvPr id="421" name="Group 421"/>
                              <wpg:cNvGrpSpPr/>
                              <wpg:grpSpPr>
                                <a:xfrm>
                                  <a:off x="755533" y="1077406"/>
                                  <a:ext cx="453004" cy="260058"/>
                                  <a:chOff x="755533" y="1077406"/>
                                  <a:chExt cx="453004" cy="260058"/>
                                </a:xfrm>
                              </wpg:grpSpPr>
                              <wps:wsp>
                                <wps:cNvPr id="434" name="Rectangle 434"/>
                                <wps:cNvSpPr/>
                                <wps:spPr>
                                  <a:xfrm>
                                    <a:off x="755533"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5" name="Oval 435"/>
                                <wps:cNvSpPr/>
                                <wps:spPr>
                                  <a:xfrm>
                                    <a:off x="898368"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22" name="Group 422"/>
                              <wpg:cNvGrpSpPr/>
                              <wpg:grpSpPr>
                                <a:xfrm>
                                  <a:off x="1207351" y="1077406"/>
                                  <a:ext cx="453004" cy="260058"/>
                                  <a:chOff x="1207351" y="1077406"/>
                                  <a:chExt cx="453004" cy="260058"/>
                                </a:xfrm>
                              </wpg:grpSpPr>
                              <wps:wsp>
                                <wps:cNvPr id="432" name="Rectangle 432"/>
                                <wps:cNvSpPr/>
                                <wps:spPr>
                                  <a:xfrm>
                                    <a:off x="1207351"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3" name="Oval 433"/>
                                <wps:cNvSpPr/>
                                <wps:spPr>
                                  <a:xfrm>
                                    <a:off x="1350185" y="1123768"/>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23" name="Group 423"/>
                              <wpg:cNvGrpSpPr/>
                              <wpg:grpSpPr>
                                <a:xfrm>
                                  <a:off x="1660355" y="1077406"/>
                                  <a:ext cx="453004" cy="260058"/>
                                  <a:chOff x="1660355" y="1077406"/>
                                  <a:chExt cx="453004" cy="260058"/>
                                </a:xfrm>
                              </wpg:grpSpPr>
                              <wps:wsp>
                                <wps:cNvPr id="430" name="Rectangle 430"/>
                                <wps:cNvSpPr/>
                                <wps:spPr>
                                  <a:xfrm>
                                    <a:off x="1660355"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1" name="Oval 431"/>
                                <wps:cNvSpPr/>
                                <wps:spPr>
                                  <a:xfrm>
                                    <a:off x="1803190"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24" name="Group 424"/>
                              <wpg:cNvGrpSpPr/>
                              <wpg:grpSpPr>
                                <a:xfrm>
                                  <a:off x="2112766" y="1077406"/>
                                  <a:ext cx="453005" cy="260058"/>
                                  <a:chOff x="2112766" y="1077406"/>
                                  <a:chExt cx="453004" cy="260058"/>
                                </a:xfrm>
                              </wpg:grpSpPr>
                              <wps:wsp>
                                <wps:cNvPr id="428" name="Rectangle 428"/>
                                <wps:cNvSpPr/>
                                <wps:spPr>
                                  <a:xfrm>
                                    <a:off x="2112766"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9" name="Oval 429"/>
                                <wps:cNvSpPr/>
                                <wps:spPr>
                                  <a:xfrm>
                                    <a:off x="2255601" y="1123768"/>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25" name="Group 425"/>
                              <wpg:cNvGrpSpPr/>
                              <wpg:grpSpPr>
                                <a:xfrm>
                                  <a:off x="2566066" y="1077406"/>
                                  <a:ext cx="453004" cy="260058"/>
                                  <a:chOff x="2566066" y="1077406"/>
                                  <a:chExt cx="453004" cy="260058"/>
                                </a:xfrm>
                              </wpg:grpSpPr>
                              <wps:wsp>
                                <wps:cNvPr id="426" name="Rectangle 426"/>
                                <wps:cNvSpPr/>
                                <wps:spPr>
                                  <a:xfrm>
                                    <a:off x="2566066"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7" name="Oval 427"/>
                                <wps:cNvSpPr/>
                                <wps:spPr>
                                  <a:xfrm>
                                    <a:off x="2708901"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405" name="Group 405"/>
                            <wpg:cNvGrpSpPr/>
                            <wpg:grpSpPr>
                              <a:xfrm>
                                <a:off x="3016996" y="1077406"/>
                                <a:ext cx="2263536" cy="260058"/>
                                <a:chOff x="3016995" y="1077406"/>
                                <a:chExt cx="2263537" cy="260058"/>
                              </a:xfrm>
                            </wpg:grpSpPr>
                            <wpg:grpSp>
                              <wpg:cNvPr id="406" name="Group 406"/>
                              <wpg:cNvGrpSpPr/>
                              <wpg:grpSpPr>
                                <a:xfrm>
                                  <a:off x="3016995" y="1077406"/>
                                  <a:ext cx="453004" cy="260058"/>
                                  <a:chOff x="3016995" y="1077406"/>
                                  <a:chExt cx="453004" cy="260058"/>
                                </a:xfrm>
                              </wpg:grpSpPr>
                              <wps:wsp>
                                <wps:cNvPr id="419" name="Rectangle 419"/>
                                <wps:cNvSpPr/>
                                <wps:spPr>
                                  <a:xfrm>
                                    <a:off x="3016995"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0" name="Oval 420"/>
                                <wps:cNvSpPr/>
                                <wps:spPr>
                                  <a:xfrm>
                                    <a:off x="3159830"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7" name="Group 407"/>
                              <wpg:cNvGrpSpPr/>
                              <wpg:grpSpPr>
                                <a:xfrm>
                                  <a:off x="3468813" y="1077406"/>
                                  <a:ext cx="453004" cy="260058"/>
                                  <a:chOff x="3468813" y="1077406"/>
                                  <a:chExt cx="453004" cy="260058"/>
                                </a:xfrm>
                              </wpg:grpSpPr>
                              <wps:wsp>
                                <wps:cNvPr id="417" name="Rectangle 417"/>
                                <wps:cNvSpPr/>
                                <wps:spPr>
                                  <a:xfrm>
                                    <a:off x="3468813"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8" name="Oval 418"/>
                                <wps:cNvSpPr/>
                                <wps:spPr>
                                  <a:xfrm>
                                    <a:off x="3611647" y="1123768"/>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8" name="Group 408"/>
                              <wpg:cNvGrpSpPr/>
                              <wpg:grpSpPr>
                                <a:xfrm>
                                  <a:off x="3921817" y="1077406"/>
                                  <a:ext cx="453004" cy="260058"/>
                                  <a:chOff x="3921817" y="1077406"/>
                                  <a:chExt cx="453004" cy="260058"/>
                                </a:xfrm>
                              </wpg:grpSpPr>
                              <wps:wsp>
                                <wps:cNvPr id="415" name="Rectangle 415"/>
                                <wps:cNvSpPr/>
                                <wps:spPr>
                                  <a:xfrm>
                                    <a:off x="3921817"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6" name="Oval 416"/>
                                <wps:cNvSpPr/>
                                <wps:spPr>
                                  <a:xfrm>
                                    <a:off x="4064652"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9" name="Group 409"/>
                              <wpg:cNvGrpSpPr/>
                              <wpg:grpSpPr>
                                <a:xfrm>
                                  <a:off x="4374228" y="1077406"/>
                                  <a:ext cx="453005" cy="260058"/>
                                  <a:chOff x="4374228" y="1077406"/>
                                  <a:chExt cx="453004" cy="260058"/>
                                </a:xfrm>
                              </wpg:grpSpPr>
                              <wps:wsp>
                                <wps:cNvPr id="413" name="Rectangle 413"/>
                                <wps:cNvSpPr/>
                                <wps:spPr>
                                  <a:xfrm>
                                    <a:off x="4374228"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4" name="Oval 414"/>
                                <wps:cNvSpPr/>
                                <wps:spPr>
                                  <a:xfrm>
                                    <a:off x="4517063" y="1123768"/>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10" name="Group 410"/>
                              <wpg:cNvGrpSpPr/>
                              <wpg:grpSpPr>
                                <a:xfrm>
                                  <a:off x="4827528" y="1077406"/>
                                  <a:ext cx="453004" cy="260058"/>
                                  <a:chOff x="4827528" y="1077406"/>
                                  <a:chExt cx="453004" cy="260058"/>
                                </a:xfrm>
                              </wpg:grpSpPr>
                              <wps:wsp>
                                <wps:cNvPr id="411" name="Rectangle 411"/>
                                <wps:cNvSpPr/>
                                <wps:spPr>
                                  <a:xfrm>
                                    <a:off x="4827528"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2" name="Oval 412"/>
                                <wps:cNvSpPr/>
                                <wps:spPr>
                                  <a:xfrm>
                                    <a:off x="4970363"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57" name="Group 257"/>
                          <wpg:cNvGrpSpPr/>
                          <wpg:grpSpPr>
                            <a:xfrm>
                              <a:off x="755533" y="1340472"/>
                              <a:ext cx="4524879" cy="260020"/>
                              <a:chOff x="755533" y="1340472"/>
                              <a:chExt cx="4524999" cy="260058"/>
                            </a:xfrm>
                          </wpg:grpSpPr>
                          <wpg:grpSp>
                            <wpg:cNvPr id="372" name="Group 372"/>
                            <wpg:cNvGrpSpPr/>
                            <wpg:grpSpPr>
                              <a:xfrm>
                                <a:off x="755533" y="1340472"/>
                                <a:ext cx="2263536" cy="260058"/>
                                <a:chOff x="755533" y="1340472"/>
                                <a:chExt cx="2263537" cy="260058"/>
                              </a:xfrm>
                            </wpg:grpSpPr>
                            <wpg:grpSp>
                              <wpg:cNvPr id="389" name="Group 389"/>
                              <wpg:cNvGrpSpPr/>
                              <wpg:grpSpPr>
                                <a:xfrm>
                                  <a:off x="755533" y="1340472"/>
                                  <a:ext cx="453004" cy="260058"/>
                                  <a:chOff x="755533" y="1340472"/>
                                  <a:chExt cx="453004" cy="260058"/>
                                </a:xfrm>
                              </wpg:grpSpPr>
                              <wps:wsp>
                                <wps:cNvPr id="402" name="Rectangle 402"/>
                                <wps:cNvSpPr/>
                                <wps:spPr>
                                  <a:xfrm>
                                    <a:off x="755533"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3" name="Oval 403"/>
                                <wps:cNvSpPr/>
                                <wps:spPr>
                                  <a:xfrm>
                                    <a:off x="898368"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90" name="Group 390"/>
                              <wpg:cNvGrpSpPr/>
                              <wpg:grpSpPr>
                                <a:xfrm>
                                  <a:off x="1207351" y="1340472"/>
                                  <a:ext cx="453004" cy="260058"/>
                                  <a:chOff x="1207351" y="1340472"/>
                                  <a:chExt cx="453004" cy="260058"/>
                                </a:xfrm>
                              </wpg:grpSpPr>
                              <wps:wsp>
                                <wps:cNvPr id="400" name="Rectangle 400"/>
                                <wps:cNvSpPr/>
                                <wps:spPr>
                                  <a:xfrm>
                                    <a:off x="1207351"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1" name="Oval 401"/>
                                <wps:cNvSpPr/>
                                <wps:spPr>
                                  <a:xfrm>
                                    <a:off x="1350185" y="1386834"/>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91" name="Group 391"/>
                              <wpg:cNvGrpSpPr/>
                              <wpg:grpSpPr>
                                <a:xfrm>
                                  <a:off x="1660355" y="1340472"/>
                                  <a:ext cx="453004" cy="260058"/>
                                  <a:chOff x="1660355" y="1340472"/>
                                  <a:chExt cx="453004" cy="260058"/>
                                </a:xfrm>
                              </wpg:grpSpPr>
                              <wps:wsp>
                                <wps:cNvPr id="398" name="Rectangle 398"/>
                                <wps:cNvSpPr/>
                                <wps:spPr>
                                  <a:xfrm>
                                    <a:off x="1660355"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9" name="Oval 399"/>
                                <wps:cNvSpPr/>
                                <wps:spPr>
                                  <a:xfrm>
                                    <a:off x="1803190"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92" name="Group 392"/>
                              <wpg:cNvGrpSpPr/>
                              <wpg:grpSpPr>
                                <a:xfrm>
                                  <a:off x="2112766" y="1340472"/>
                                  <a:ext cx="453005" cy="260058"/>
                                  <a:chOff x="2112766" y="1340472"/>
                                  <a:chExt cx="453004" cy="260058"/>
                                </a:xfrm>
                              </wpg:grpSpPr>
                              <wps:wsp>
                                <wps:cNvPr id="396" name="Rectangle 396"/>
                                <wps:cNvSpPr/>
                                <wps:spPr>
                                  <a:xfrm>
                                    <a:off x="2112766"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7" name="Oval 397"/>
                                <wps:cNvSpPr/>
                                <wps:spPr>
                                  <a:xfrm>
                                    <a:off x="2255601" y="1386834"/>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93" name="Group 393"/>
                              <wpg:cNvGrpSpPr/>
                              <wpg:grpSpPr>
                                <a:xfrm>
                                  <a:off x="2566066" y="1340472"/>
                                  <a:ext cx="453004" cy="260058"/>
                                  <a:chOff x="2566066" y="1340472"/>
                                  <a:chExt cx="453004" cy="260058"/>
                                </a:xfrm>
                              </wpg:grpSpPr>
                              <wps:wsp>
                                <wps:cNvPr id="394" name="Rectangle 394"/>
                                <wps:cNvSpPr/>
                                <wps:spPr>
                                  <a:xfrm>
                                    <a:off x="2566066"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5" name="Oval 395"/>
                                <wps:cNvSpPr/>
                                <wps:spPr>
                                  <a:xfrm>
                                    <a:off x="2708901"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373" name="Group 373"/>
                            <wpg:cNvGrpSpPr/>
                            <wpg:grpSpPr>
                              <a:xfrm>
                                <a:off x="3016996" y="1340472"/>
                                <a:ext cx="2263536" cy="260058"/>
                                <a:chOff x="3016995" y="1340472"/>
                                <a:chExt cx="2263537" cy="260058"/>
                              </a:xfrm>
                            </wpg:grpSpPr>
                            <wpg:grpSp>
                              <wpg:cNvPr id="374" name="Group 374"/>
                              <wpg:cNvGrpSpPr/>
                              <wpg:grpSpPr>
                                <a:xfrm>
                                  <a:off x="3016995" y="1340472"/>
                                  <a:ext cx="453004" cy="260058"/>
                                  <a:chOff x="3016995" y="1340472"/>
                                  <a:chExt cx="453004" cy="260058"/>
                                </a:xfrm>
                              </wpg:grpSpPr>
                              <wps:wsp>
                                <wps:cNvPr id="387" name="Rectangle 387"/>
                                <wps:cNvSpPr/>
                                <wps:spPr>
                                  <a:xfrm>
                                    <a:off x="3016995"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Oval 388"/>
                                <wps:cNvSpPr/>
                                <wps:spPr>
                                  <a:xfrm>
                                    <a:off x="3159830"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5" name="Group 375"/>
                              <wpg:cNvGrpSpPr/>
                              <wpg:grpSpPr>
                                <a:xfrm>
                                  <a:off x="3468813" y="1340472"/>
                                  <a:ext cx="453004" cy="260058"/>
                                  <a:chOff x="3468813" y="1340472"/>
                                  <a:chExt cx="453004" cy="260058"/>
                                </a:xfrm>
                              </wpg:grpSpPr>
                              <wps:wsp>
                                <wps:cNvPr id="385" name="Rectangle 385"/>
                                <wps:cNvSpPr/>
                                <wps:spPr>
                                  <a:xfrm>
                                    <a:off x="3468813"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Oval 386"/>
                                <wps:cNvSpPr/>
                                <wps:spPr>
                                  <a:xfrm>
                                    <a:off x="3611647" y="1386834"/>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6" name="Group 376"/>
                              <wpg:cNvGrpSpPr/>
                              <wpg:grpSpPr>
                                <a:xfrm>
                                  <a:off x="3921817" y="1340472"/>
                                  <a:ext cx="453004" cy="260058"/>
                                  <a:chOff x="3921817" y="1340472"/>
                                  <a:chExt cx="453004" cy="260058"/>
                                </a:xfrm>
                              </wpg:grpSpPr>
                              <wps:wsp>
                                <wps:cNvPr id="383" name="Rectangle 383"/>
                                <wps:cNvSpPr/>
                                <wps:spPr>
                                  <a:xfrm>
                                    <a:off x="3921817"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 name="Oval 384"/>
                                <wps:cNvSpPr/>
                                <wps:spPr>
                                  <a:xfrm>
                                    <a:off x="4064652"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7" name="Group 377"/>
                              <wpg:cNvGrpSpPr/>
                              <wpg:grpSpPr>
                                <a:xfrm>
                                  <a:off x="4374228" y="1340472"/>
                                  <a:ext cx="453005" cy="260058"/>
                                  <a:chOff x="4374228" y="1340472"/>
                                  <a:chExt cx="453004" cy="260058"/>
                                </a:xfrm>
                              </wpg:grpSpPr>
                              <wps:wsp>
                                <wps:cNvPr id="381" name="Rectangle 381"/>
                                <wps:cNvSpPr/>
                                <wps:spPr>
                                  <a:xfrm>
                                    <a:off x="4374228"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Oval 382"/>
                                <wps:cNvSpPr/>
                                <wps:spPr>
                                  <a:xfrm>
                                    <a:off x="4517063" y="1386834"/>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8" name="Group 378"/>
                              <wpg:cNvGrpSpPr/>
                              <wpg:grpSpPr>
                                <a:xfrm>
                                  <a:off x="4827528" y="1340472"/>
                                  <a:ext cx="453004" cy="260058"/>
                                  <a:chOff x="4827528" y="1340472"/>
                                  <a:chExt cx="453004" cy="260058"/>
                                </a:xfrm>
                              </wpg:grpSpPr>
                              <wps:wsp>
                                <wps:cNvPr id="379" name="Rectangle 379"/>
                                <wps:cNvSpPr/>
                                <wps:spPr>
                                  <a:xfrm>
                                    <a:off x="4827528"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Oval 380"/>
                                <wps:cNvSpPr/>
                                <wps:spPr>
                                  <a:xfrm>
                                    <a:off x="4970363"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58" name="Group 258"/>
                          <wpg:cNvGrpSpPr/>
                          <wpg:grpSpPr>
                            <a:xfrm>
                              <a:off x="755533" y="304840"/>
                              <a:ext cx="4524879" cy="260020"/>
                              <a:chOff x="755533" y="304841"/>
                              <a:chExt cx="4524999" cy="260058"/>
                            </a:xfrm>
                          </wpg:grpSpPr>
                          <wpg:grpSp>
                            <wpg:cNvPr id="340" name="Group 340"/>
                            <wpg:cNvGrpSpPr/>
                            <wpg:grpSpPr>
                              <a:xfrm>
                                <a:off x="755533" y="304841"/>
                                <a:ext cx="2263536" cy="260058"/>
                                <a:chOff x="755533" y="304841"/>
                                <a:chExt cx="2263537" cy="260058"/>
                              </a:xfrm>
                            </wpg:grpSpPr>
                            <wpg:grpSp>
                              <wpg:cNvPr id="357" name="Group 357"/>
                              <wpg:cNvGrpSpPr/>
                              <wpg:grpSpPr>
                                <a:xfrm>
                                  <a:off x="755533" y="304841"/>
                                  <a:ext cx="453004" cy="260058"/>
                                  <a:chOff x="755533" y="304841"/>
                                  <a:chExt cx="453004" cy="260058"/>
                                </a:xfrm>
                              </wpg:grpSpPr>
                              <wps:wsp>
                                <wps:cNvPr id="370" name="Rectangle 370"/>
                                <wps:cNvSpPr/>
                                <wps:spPr>
                                  <a:xfrm>
                                    <a:off x="755533"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1" name="Oval 371"/>
                                <wps:cNvSpPr/>
                                <wps:spPr>
                                  <a:xfrm>
                                    <a:off x="898368"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58" name="Group 358"/>
                              <wpg:cNvGrpSpPr/>
                              <wpg:grpSpPr>
                                <a:xfrm>
                                  <a:off x="1207351" y="304841"/>
                                  <a:ext cx="453004" cy="260058"/>
                                  <a:chOff x="1207351" y="304841"/>
                                  <a:chExt cx="453004" cy="260058"/>
                                </a:xfrm>
                              </wpg:grpSpPr>
                              <wps:wsp>
                                <wps:cNvPr id="368" name="Rectangle 368"/>
                                <wps:cNvSpPr/>
                                <wps:spPr>
                                  <a:xfrm>
                                    <a:off x="1207351"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Oval 369"/>
                                <wps:cNvSpPr/>
                                <wps:spPr>
                                  <a:xfrm>
                                    <a:off x="1350185" y="351204"/>
                                    <a:ext cx="167336"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59" name="Group 359"/>
                              <wpg:cNvGrpSpPr/>
                              <wpg:grpSpPr>
                                <a:xfrm>
                                  <a:off x="1660355" y="304841"/>
                                  <a:ext cx="453004" cy="260058"/>
                                  <a:chOff x="1660355" y="304841"/>
                                  <a:chExt cx="453004" cy="260058"/>
                                </a:xfrm>
                              </wpg:grpSpPr>
                              <wps:wsp>
                                <wps:cNvPr id="366" name="Rectangle 366"/>
                                <wps:cNvSpPr/>
                                <wps:spPr>
                                  <a:xfrm>
                                    <a:off x="1660355"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Oval 367"/>
                                <wps:cNvSpPr/>
                                <wps:spPr>
                                  <a:xfrm>
                                    <a:off x="1803190"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60" name="Group 360"/>
                              <wpg:cNvGrpSpPr/>
                              <wpg:grpSpPr>
                                <a:xfrm>
                                  <a:off x="2112766" y="304841"/>
                                  <a:ext cx="453005" cy="260058"/>
                                  <a:chOff x="2112766" y="304841"/>
                                  <a:chExt cx="453004" cy="260058"/>
                                </a:xfrm>
                              </wpg:grpSpPr>
                              <wps:wsp>
                                <wps:cNvPr id="364" name="Rectangle 364"/>
                                <wps:cNvSpPr/>
                                <wps:spPr>
                                  <a:xfrm>
                                    <a:off x="2112766"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Oval 365"/>
                                <wps:cNvSpPr/>
                                <wps:spPr>
                                  <a:xfrm>
                                    <a:off x="2255601" y="351204"/>
                                    <a:ext cx="167336"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61" name="Group 361"/>
                              <wpg:cNvGrpSpPr/>
                              <wpg:grpSpPr>
                                <a:xfrm>
                                  <a:off x="2566066" y="304841"/>
                                  <a:ext cx="453004" cy="260058"/>
                                  <a:chOff x="2566066" y="304841"/>
                                  <a:chExt cx="453004" cy="260058"/>
                                </a:xfrm>
                              </wpg:grpSpPr>
                              <wps:wsp>
                                <wps:cNvPr id="362" name="Rectangle 362"/>
                                <wps:cNvSpPr/>
                                <wps:spPr>
                                  <a:xfrm>
                                    <a:off x="2566066"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Oval 363"/>
                                <wps:cNvSpPr/>
                                <wps:spPr>
                                  <a:xfrm>
                                    <a:off x="2708901"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341" name="Group 341"/>
                            <wpg:cNvGrpSpPr/>
                            <wpg:grpSpPr>
                              <a:xfrm>
                                <a:off x="3016996" y="304841"/>
                                <a:ext cx="2263536" cy="260058"/>
                                <a:chOff x="3016995" y="304841"/>
                                <a:chExt cx="2263537" cy="260058"/>
                              </a:xfrm>
                            </wpg:grpSpPr>
                            <wpg:grpSp>
                              <wpg:cNvPr id="342" name="Group 342"/>
                              <wpg:cNvGrpSpPr/>
                              <wpg:grpSpPr>
                                <a:xfrm>
                                  <a:off x="3016995" y="304841"/>
                                  <a:ext cx="453004" cy="260058"/>
                                  <a:chOff x="3016995" y="304841"/>
                                  <a:chExt cx="453004" cy="260058"/>
                                </a:xfrm>
                              </wpg:grpSpPr>
                              <wps:wsp>
                                <wps:cNvPr id="355" name="Rectangle 355"/>
                                <wps:cNvSpPr/>
                                <wps:spPr>
                                  <a:xfrm>
                                    <a:off x="3016995"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6" name="Oval 356"/>
                                <wps:cNvSpPr/>
                                <wps:spPr>
                                  <a:xfrm>
                                    <a:off x="3159830"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3" name="Group 343"/>
                              <wpg:cNvGrpSpPr/>
                              <wpg:grpSpPr>
                                <a:xfrm>
                                  <a:off x="3468813" y="304841"/>
                                  <a:ext cx="453004" cy="260058"/>
                                  <a:chOff x="3468813" y="304841"/>
                                  <a:chExt cx="453004" cy="260058"/>
                                </a:xfrm>
                              </wpg:grpSpPr>
                              <wps:wsp>
                                <wps:cNvPr id="353" name="Rectangle 353"/>
                                <wps:cNvSpPr/>
                                <wps:spPr>
                                  <a:xfrm>
                                    <a:off x="3468813"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4" name="Oval 354"/>
                                <wps:cNvSpPr/>
                                <wps:spPr>
                                  <a:xfrm>
                                    <a:off x="3611647" y="351204"/>
                                    <a:ext cx="167336"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4" name="Group 344"/>
                              <wpg:cNvGrpSpPr/>
                              <wpg:grpSpPr>
                                <a:xfrm>
                                  <a:off x="3921817" y="304841"/>
                                  <a:ext cx="453004" cy="260058"/>
                                  <a:chOff x="3921817" y="304841"/>
                                  <a:chExt cx="453004" cy="260058"/>
                                </a:xfrm>
                              </wpg:grpSpPr>
                              <wps:wsp>
                                <wps:cNvPr id="351" name="Rectangle 351"/>
                                <wps:cNvSpPr/>
                                <wps:spPr>
                                  <a:xfrm>
                                    <a:off x="3921817"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Oval 352"/>
                                <wps:cNvSpPr/>
                                <wps:spPr>
                                  <a:xfrm>
                                    <a:off x="4064652"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5" name="Group 345"/>
                              <wpg:cNvGrpSpPr/>
                              <wpg:grpSpPr>
                                <a:xfrm>
                                  <a:off x="4374228" y="304841"/>
                                  <a:ext cx="453005" cy="260058"/>
                                  <a:chOff x="4374228" y="304841"/>
                                  <a:chExt cx="453004" cy="260058"/>
                                </a:xfrm>
                              </wpg:grpSpPr>
                              <wps:wsp>
                                <wps:cNvPr id="349" name="Rectangle 349"/>
                                <wps:cNvSpPr/>
                                <wps:spPr>
                                  <a:xfrm>
                                    <a:off x="4374228"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0" name="Oval 350"/>
                                <wps:cNvSpPr/>
                                <wps:spPr>
                                  <a:xfrm>
                                    <a:off x="4517063" y="351204"/>
                                    <a:ext cx="167336"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6" name="Group 346"/>
                              <wpg:cNvGrpSpPr/>
                              <wpg:grpSpPr>
                                <a:xfrm>
                                  <a:off x="4827528" y="304841"/>
                                  <a:ext cx="453004" cy="260058"/>
                                  <a:chOff x="4827528" y="304841"/>
                                  <a:chExt cx="453004" cy="260058"/>
                                </a:xfrm>
                              </wpg:grpSpPr>
                              <wps:wsp>
                                <wps:cNvPr id="347" name="Rectangle 347"/>
                                <wps:cNvSpPr/>
                                <wps:spPr>
                                  <a:xfrm>
                                    <a:off x="4827528"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8" name="Oval 348"/>
                                <wps:cNvSpPr/>
                                <wps:spPr>
                                  <a:xfrm>
                                    <a:off x="4970363"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59" name="Group 259"/>
                          <wpg:cNvGrpSpPr/>
                          <wpg:grpSpPr>
                            <a:xfrm>
                              <a:off x="755533" y="43298"/>
                              <a:ext cx="4524879" cy="260020"/>
                              <a:chOff x="755533" y="43298"/>
                              <a:chExt cx="4524999" cy="260058"/>
                            </a:xfrm>
                          </wpg:grpSpPr>
                          <wpg:grpSp>
                            <wpg:cNvPr id="308" name="Group 308"/>
                            <wpg:cNvGrpSpPr/>
                            <wpg:grpSpPr>
                              <a:xfrm>
                                <a:off x="755533" y="43298"/>
                                <a:ext cx="2263536" cy="260058"/>
                                <a:chOff x="755533" y="43298"/>
                                <a:chExt cx="2263537" cy="260058"/>
                              </a:xfrm>
                            </wpg:grpSpPr>
                            <wpg:grpSp>
                              <wpg:cNvPr id="325" name="Group 325"/>
                              <wpg:cNvGrpSpPr/>
                              <wpg:grpSpPr>
                                <a:xfrm>
                                  <a:off x="755533" y="43298"/>
                                  <a:ext cx="453004" cy="260058"/>
                                  <a:chOff x="755533" y="43298"/>
                                  <a:chExt cx="453004" cy="260058"/>
                                </a:xfrm>
                              </wpg:grpSpPr>
                              <wps:wsp>
                                <wps:cNvPr id="338" name="Rectangle 338"/>
                                <wps:cNvSpPr/>
                                <wps:spPr>
                                  <a:xfrm>
                                    <a:off x="755533"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9" name="Oval 339"/>
                                <wps:cNvSpPr/>
                                <wps:spPr>
                                  <a:xfrm>
                                    <a:off x="898368"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6" name="Group 326"/>
                              <wpg:cNvGrpSpPr/>
                              <wpg:grpSpPr>
                                <a:xfrm>
                                  <a:off x="1207351" y="43298"/>
                                  <a:ext cx="453004" cy="260058"/>
                                  <a:chOff x="1207351" y="43298"/>
                                  <a:chExt cx="453004" cy="260058"/>
                                </a:xfrm>
                              </wpg:grpSpPr>
                              <wps:wsp>
                                <wps:cNvPr id="336" name="Rectangle 336"/>
                                <wps:cNvSpPr/>
                                <wps:spPr>
                                  <a:xfrm>
                                    <a:off x="1207351"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7" name="Oval 337"/>
                                <wps:cNvSpPr/>
                                <wps:spPr>
                                  <a:xfrm>
                                    <a:off x="1350185" y="89660"/>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7" name="Group 327"/>
                              <wpg:cNvGrpSpPr/>
                              <wpg:grpSpPr>
                                <a:xfrm>
                                  <a:off x="1660355" y="43298"/>
                                  <a:ext cx="453004" cy="260058"/>
                                  <a:chOff x="1660355" y="43298"/>
                                  <a:chExt cx="453004" cy="260058"/>
                                </a:xfrm>
                              </wpg:grpSpPr>
                              <wps:wsp>
                                <wps:cNvPr id="334" name="Rectangle 334"/>
                                <wps:cNvSpPr/>
                                <wps:spPr>
                                  <a:xfrm>
                                    <a:off x="1660355"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5" name="Oval 335"/>
                                <wps:cNvSpPr/>
                                <wps:spPr>
                                  <a:xfrm>
                                    <a:off x="1803190"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8" name="Group 328"/>
                              <wpg:cNvGrpSpPr/>
                              <wpg:grpSpPr>
                                <a:xfrm>
                                  <a:off x="2112766" y="43298"/>
                                  <a:ext cx="453005" cy="260058"/>
                                  <a:chOff x="2112766" y="43298"/>
                                  <a:chExt cx="453004" cy="260058"/>
                                </a:xfrm>
                              </wpg:grpSpPr>
                              <wps:wsp>
                                <wps:cNvPr id="332" name="Rectangle 332"/>
                                <wps:cNvSpPr/>
                                <wps:spPr>
                                  <a:xfrm>
                                    <a:off x="2112766"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3" name="Oval 333"/>
                                <wps:cNvSpPr/>
                                <wps:spPr>
                                  <a:xfrm>
                                    <a:off x="2255601" y="89660"/>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9" name="Group 329"/>
                              <wpg:cNvGrpSpPr/>
                              <wpg:grpSpPr>
                                <a:xfrm>
                                  <a:off x="2566066" y="43298"/>
                                  <a:ext cx="453004" cy="260058"/>
                                  <a:chOff x="2566066" y="43298"/>
                                  <a:chExt cx="453004" cy="260058"/>
                                </a:xfrm>
                              </wpg:grpSpPr>
                              <wps:wsp>
                                <wps:cNvPr id="330" name="Rectangle 330"/>
                                <wps:cNvSpPr/>
                                <wps:spPr>
                                  <a:xfrm>
                                    <a:off x="2566066"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1" name="Oval 331"/>
                                <wps:cNvSpPr/>
                                <wps:spPr>
                                  <a:xfrm>
                                    <a:off x="2708901"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309" name="Group 309"/>
                            <wpg:cNvGrpSpPr/>
                            <wpg:grpSpPr>
                              <a:xfrm>
                                <a:off x="3016996" y="43298"/>
                                <a:ext cx="2263536" cy="260058"/>
                                <a:chOff x="3016995" y="43298"/>
                                <a:chExt cx="2263537" cy="260058"/>
                              </a:xfrm>
                            </wpg:grpSpPr>
                            <wpg:grpSp>
                              <wpg:cNvPr id="310" name="Group 310"/>
                              <wpg:cNvGrpSpPr/>
                              <wpg:grpSpPr>
                                <a:xfrm>
                                  <a:off x="3016995" y="43298"/>
                                  <a:ext cx="453004" cy="260058"/>
                                  <a:chOff x="3016995" y="43298"/>
                                  <a:chExt cx="453004" cy="260058"/>
                                </a:xfrm>
                              </wpg:grpSpPr>
                              <wps:wsp>
                                <wps:cNvPr id="323" name="Rectangle 323"/>
                                <wps:cNvSpPr/>
                                <wps:spPr>
                                  <a:xfrm>
                                    <a:off x="3016995"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4" name="Oval 324"/>
                                <wps:cNvSpPr/>
                                <wps:spPr>
                                  <a:xfrm>
                                    <a:off x="3159830"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11" name="Group 311"/>
                              <wpg:cNvGrpSpPr/>
                              <wpg:grpSpPr>
                                <a:xfrm>
                                  <a:off x="3468813" y="43298"/>
                                  <a:ext cx="453004" cy="260058"/>
                                  <a:chOff x="3468813" y="43298"/>
                                  <a:chExt cx="453004" cy="260058"/>
                                </a:xfrm>
                              </wpg:grpSpPr>
                              <wps:wsp>
                                <wps:cNvPr id="321" name="Rectangle 321"/>
                                <wps:cNvSpPr/>
                                <wps:spPr>
                                  <a:xfrm>
                                    <a:off x="3468813"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2" name="Oval 322"/>
                                <wps:cNvSpPr/>
                                <wps:spPr>
                                  <a:xfrm>
                                    <a:off x="3611647" y="89660"/>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12" name="Group 312"/>
                              <wpg:cNvGrpSpPr/>
                              <wpg:grpSpPr>
                                <a:xfrm>
                                  <a:off x="3921817" y="43298"/>
                                  <a:ext cx="453004" cy="260058"/>
                                  <a:chOff x="3921817" y="43298"/>
                                  <a:chExt cx="453004" cy="260058"/>
                                </a:xfrm>
                              </wpg:grpSpPr>
                              <wps:wsp>
                                <wps:cNvPr id="319" name="Rectangle 319"/>
                                <wps:cNvSpPr/>
                                <wps:spPr>
                                  <a:xfrm>
                                    <a:off x="3921817"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Oval 320"/>
                                <wps:cNvSpPr/>
                                <wps:spPr>
                                  <a:xfrm>
                                    <a:off x="4064652"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13" name="Group 313"/>
                              <wpg:cNvGrpSpPr/>
                              <wpg:grpSpPr>
                                <a:xfrm>
                                  <a:off x="4374228" y="43298"/>
                                  <a:ext cx="453005" cy="260058"/>
                                  <a:chOff x="4374228" y="43298"/>
                                  <a:chExt cx="453004" cy="260058"/>
                                </a:xfrm>
                              </wpg:grpSpPr>
                              <wps:wsp>
                                <wps:cNvPr id="317" name="Rectangle 317"/>
                                <wps:cNvSpPr/>
                                <wps:spPr>
                                  <a:xfrm>
                                    <a:off x="4374228"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 name="Oval 318"/>
                                <wps:cNvSpPr/>
                                <wps:spPr>
                                  <a:xfrm>
                                    <a:off x="4517063" y="89660"/>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14" name="Group 314"/>
                              <wpg:cNvGrpSpPr/>
                              <wpg:grpSpPr>
                                <a:xfrm>
                                  <a:off x="4827528" y="43298"/>
                                  <a:ext cx="453004" cy="260058"/>
                                  <a:chOff x="4827528" y="43298"/>
                                  <a:chExt cx="453004" cy="260058"/>
                                </a:xfrm>
                              </wpg:grpSpPr>
                              <wps:wsp>
                                <wps:cNvPr id="315" name="Rectangle 315"/>
                                <wps:cNvSpPr/>
                                <wps:spPr>
                                  <a:xfrm>
                                    <a:off x="4827528"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6" name="Oval 316"/>
                                <wps:cNvSpPr/>
                                <wps:spPr>
                                  <a:xfrm>
                                    <a:off x="4970363"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60" name="Group 260"/>
                          <wpg:cNvGrpSpPr/>
                          <wpg:grpSpPr>
                            <a:xfrm>
                              <a:off x="755533" y="1595983"/>
                              <a:ext cx="4524879" cy="260020"/>
                              <a:chOff x="755533" y="1595983"/>
                              <a:chExt cx="4524999" cy="260058"/>
                            </a:xfrm>
                          </wpg:grpSpPr>
                          <wpg:grpSp>
                            <wpg:cNvPr id="276" name="Group 276"/>
                            <wpg:cNvGrpSpPr/>
                            <wpg:grpSpPr>
                              <a:xfrm>
                                <a:off x="755533" y="1595983"/>
                                <a:ext cx="2263536" cy="260058"/>
                                <a:chOff x="755533" y="1595983"/>
                                <a:chExt cx="2263537" cy="260058"/>
                              </a:xfrm>
                            </wpg:grpSpPr>
                            <wpg:grpSp>
                              <wpg:cNvPr id="293" name="Group 293"/>
                              <wpg:cNvGrpSpPr/>
                              <wpg:grpSpPr>
                                <a:xfrm>
                                  <a:off x="755533" y="1595983"/>
                                  <a:ext cx="453004" cy="260058"/>
                                  <a:chOff x="755533" y="1595983"/>
                                  <a:chExt cx="453004" cy="260058"/>
                                </a:xfrm>
                              </wpg:grpSpPr>
                              <wps:wsp>
                                <wps:cNvPr id="306" name="Rectangle 306"/>
                                <wps:cNvSpPr/>
                                <wps:spPr>
                                  <a:xfrm>
                                    <a:off x="755533"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7" name="Oval 307"/>
                                <wps:cNvSpPr/>
                                <wps:spPr>
                                  <a:xfrm>
                                    <a:off x="898368"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94" name="Group 294"/>
                              <wpg:cNvGrpSpPr/>
                              <wpg:grpSpPr>
                                <a:xfrm>
                                  <a:off x="1207351" y="1595983"/>
                                  <a:ext cx="453004" cy="260058"/>
                                  <a:chOff x="1207351" y="1595983"/>
                                  <a:chExt cx="453004" cy="260058"/>
                                </a:xfrm>
                              </wpg:grpSpPr>
                              <wps:wsp>
                                <wps:cNvPr id="304" name="Rectangle 304"/>
                                <wps:cNvSpPr/>
                                <wps:spPr>
                                  <a:xfrm>
                                    <a:off x="1207351"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Oval 305"/>
                                <wps:cNvSpPr/>
                                <wps:spPr>
                                  <a:xfrm>
                                    <a:off x="1350185" y="1642345"/>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95" name="Group 295"/>
                              <wpg:cNvGrpSpPr/>
                              <wpg:grpSpPr>
                                <a:xfrm>
                                  <a:off x="1660355" y="1595983"/>
                                  <a:ext cx="453004" cy="260058"/>
                                  <a:chOff x="1660355" y="1595983"/>
                                  <a:chExt cx="453004" cy="260058"/>
                                </a:xfrm>
                              </wpg:grpSpPr>
                              <wps:wsp>
                                <wps:cNvPr id="302" name="Rectangle 302"/>
                                <wps:cNvSpPr/>
                                <wps:spPr>
                                  <a:xfrm>
                                    <a:off x="1660355"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Oval 303"/>
                                <wps:cNvSpPr/>
                                <wps:spPr>
                                  <a:xfrm>
                                    <a:off x="1803190"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96" name="Group 296"/>
                              <wpg:cNvGrpSpPr/>
                              <wpg:grpSpPr>
                                <a:xfrm>
                                  <a:off x="2112766" y="1595983"/>
                                  <a:ext cx="453005" cy="260058"/>
                                  <a:chOff x="2112766" y="1595983"/>
                                  <a:chExt cx="453004" cy="260058"/>
                                </a:xfrm>
                              </wpg:grpSpPr>
                              <wps:wsp>
                                <wps:cNvPr id="300" name="Rectangle 300"/>
                                <wps:cNvSpPr/>
                                <wps:spPr>
                                  <a:xfrm>
                                    <a:off x="2112766"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1" name="Oval 301"/>
                                <wps:cNvSpPr/>
                                <wps:spPr>
                                  <a:xfrm>
                                    <a:off x="2255601" y="1642345"/>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97" name="Group 297"/>
                              <wpg:cNvGrpSpPr/>
                              <wpg:grpSpPr>
                                <a:xfrm>
                                  <a:off x="2566066" y="1595983"/>
                                  <a:ext cx="453004" cy="260058"/>
                                  <a:chOff x="2566066" y="1595983"/>
                                  <a:chExt cx="453004" cy="260058"/>
                                </a:xfrm>
                              </wpg:grpSpPr>
                              <wps:wsp>
                                <wps:cNvPr id="298" name="Rectangle 298"/>
                                <wps:cNvSpPr/>
                                <wps:spPr>
                                  <a:xfrm>
                                    <a:off x="2566066"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Oval 299"/>
                                <wps:cNvSpPr/>
                                <wps:spPr>
                                  <a:xfrm>
                                    <a:off x="2708901"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77" name="Group 277"/>
                            <wpg:cNvGrpSpPr/>
                            <wpg:grpSpPr>
                              <a:xfrm>
                                <a:off x="3016996" y="1595983"/>
                                <a:ext cx="2263536" cy="260058"/>
                                <a:chOff x="3016995" y="1595983"/>
                                <a:chExt cx="2263537" cy="260058"/>
                              </a:xfrm>
                            </wpg:grpSpPr>
                            <wpg:grpSp>
                              <wpg:cNvPr id="278" name="Group 278"/>
                              <wpg:cNvGrpSpPr/>
                              <wpg:grpSpPr>
                                <a:xfrm>
                                  <a:off x="3016995" y="1595983"/>
                                  <a:ext cx="453004" cy="260058"/>
                                  <a:chOff x="3016995" y="1595983"/>
                                  <a:chExt cx="453004" cy="260058"/>
                                </a:xfrm>
                              </wpg:grpSpPr>
                              <wps:wsp>
                                <wps:cNvPr id="291" name="Rectangle 291"/>
                                <wps:cNvSpPr/>
                                <wps:spPr>
                                  <a:xfrm>
                                    <a:off x="3016995"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2" name="Oval 292"/>
                                <wps:cNvSpPr/>
                                <wps:spPr>
                                  <a:xfrm>
                                    <a:off x="3159830"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79" name="Group 279"/>
                              <wpg:cNvGrpSpPr/>
                              <wpg:grpSpPr>
                                <a:xfrm>
                                  <a:off x="3468813" y="1595983"/>
                                  <a:ext cx="453004" cy="260058"/>
                                  <a:chOff x="3468813" y="1595983"/>
                                  <a:chExt cx="453004" cy="260058"/>
                                </a:xfrm>
                              </wpg:grpSpPr>
                              <wps:wsp>
                                <wps:cNvPr id="289" name="Rectangle 289"/>
                                <wps:cNvSpPr/>
                                <wps:spPr>
                                  <a:xfrm>
                                    <a:off x="3468813"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Oval 290"/>
                                <wps:cNvSpPr/>
                                <wps:spPr>
                                  <a:xfrm>
                                    <a:off x="3611647" y="1642345"/>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80" name="Group 280"/>
                              <wpg:cNvGrpSpPr/>
                              <wpg:grpSpPr>
                                <a:xfrm>
                                  <a:off x="3921817" y="1595983"/>
                                  <a:ext cx="453004" cy="260058"/>
                                  <a:chOff x="3921817" y="1595983"/>
                                  <a:chExt cx="453004" cy="260058"/>
                                </a:xfrm>
                              </wpg:grpSpPr>
                              <wps:wsp>
                                <wps:cNvPr id="287" name="Rectangle 287"/>
                                <wps:cNvSpPr/>
                                <wps:spPr>
                                  <a:xfrm>
                                    <a:off x="3921817"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Oval 288"/>
                                <wps:cNvSpPr/>
                                <wps:spPr>
                                  <a:xfrm>
                                    <a:off x="4064652"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81" name="Group 281"/>
                              <wpg:cNvGrpSpPr/>
                              <wpg:grpSpPr>
                                <a:xfrm>
                                  <a:off x="4374228" y="1595983"/>
                                  <a:ext cx="453005" cy="260058"/>
                                  <a:chOff x="4374228" y="1595983"/>
                                  <a:chExt cx="453004" cy="260058"/>
                                </a:xfrm>
                              </wpg:grpSpPr>
                              <wps:wsp>
                                <wps:cNvPr id="285" name="Rectangle 285"/>
                                <wps:cNvSpPr/>
                                <wps:spPr>
                                  <a:xfrm>
                                    <a:off x="4374228"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6" name="Oval 286"/>
                                <wps:cNvSpPr/>
                                <wps:spPr>
                                  <a:xfrm>
                                    <a:off x="4517063" y="1642345"/>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82" name="Group 282"/>
                              <wpg:cNvGrpSpPr/>
                              <wpg:grpSpPr>
                                <a:xfrm>
                                  <a:off x="4827528" y="1595983"/>
                                  <a:ext cx="453004" cy="260058"/>
                                  <a:chOff x="4827528" y="1595983"/>
                                  <a:chExt cx="453004" cy="260058"/>
                                </a:xfrm>
                              </wpg:grpSpPr>
                              <wps:wsp>
                                <wps:cNvPr id="283" name="Rectangle 283"/>
                                <wps:cNvSpPr/>
                                <wps:spPr>
                                  <a:xfrm>
                                    <a:off x="4827528"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Oval 284"/>
                                <wps:cNvSpPr/>
                                <wps:spPr>
                                  <a:xfrm>
                                    <a:off x="4970363"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s:wsp>
                          <wps:cNvPr id="261" name="Rectangle 261"/>
                          <wps:cNvSpPr/>
                          <wps:spPr>
                            <a:xfrm>
                              <a:off x="741287" y="2612576"/>
                              <a:ext cx="160764" cy="26035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FB6396" w14:textId="77777777" w:rsidR="00A82160" w:rsidRDefault="00A82160"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wps:txbx>
                          <wps:bodyPr rot="0" spcFirstLastPara="0" vert="horz" wrap="none" lIns="0" tIns="0" rIns="0" bIns="0" numCol="1" spcCol="0" rtlCol="0" fromWordArt="0" anchor="ctr" anchorCtr="0" forceAA="0" compatLnSpc="1">
                            <a:prstTxWarp prst="textNoShape">
                              <a:avLst/>
                            </a:prstTxWarp>
                            <a:noAutofit/>
                          </wps:bodyPr>
                        </wps:wsp>
                        <wps:wsp>
                          <wps:cNvPr id="262" name="TextBox 437"/>
                          <wps:cNvSpPr txBox="1"/>
                          <wps:spPr>
                            <a:xfrm>
                              <a:off x="1177959" y="2557954"/>
                              <a:ext cx="1710070" cy="414713"/>
                            </a:xfrm>
                            <a:prstGeom prst="rect">
                              <a:avLst/>
                            </a:prstGeom>
                            <a:noFill/>
                          </wps:spPr>
                          <wps:txbx>
                            <w:txbxContent>
                              <w:p w14:paraId="1782A366" w14:textId="77777777" w:rsidR="00A82160" w:rsidRDefault="00A82160" w:rsidP="00A82160">
                                <w:pPr>
                                  <w:pStyle w:val="NormalWeb"/>
                                  <w:spacing w:before="0" w:beforeAutospacing="0" w:after="0" w:afterAutospacing="0"/>
                                </w:pPr>
                                <w:r>
                                  <w:rPr>
                                    <w:rFonts w:ascii="Calibri" w:eastAsia="Times New Roman" w:hAnsi="Calibri"/>
                                    <w:color w:val="000000"/>
                                    <w:kern w:val="24"/>
                                    <w:sz w:val="36"/>
                                    <w:szCs w:val="36"/>
                                  </w:rPr>
                                  <w:t>: Other PRACH</w:t>
                                </w:r>
                              </w:p>
                            </w:txbxContent>
                          </wps:txbx>
                          <wps:bodyPr wrap="none" rtlCol="0">
                            <a:spAutoFit/>
                          </wps:bodyPr>
                        </wps:wsp>
                        <wpg:grpSp>
                          <wpg:cNvPr id="263" name="Group 263"/>
                          <wpg:cNvGrpSpPr/>
                          <wpg:grpSpPr>
                            <a:xfrm>
                              <a:off x="741287" y="3331965"/>
                              <a:ext cx="452991" cy="260020"/>
                              <a:chOff x="741287" y="3331965"/>
                              <a:chExt cx="453004" cy="260058"/>
                            </a:xfrm>
                          </wpg:grpSpPr>
                          <wps:wsp>
                            <wps:cNvPr id="273" name="Rectangle 273"/>
                            <wps:cNvSpPr/>
                            <wps:spPr>
                              <a:xfrm>
                                <a:off x="741287" y="333196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4" name="Straight Connector 274"/>
                            <wps:cNvCnPr/>
                            <wps:spPr>
                              <a:xfrm>
                                <a:off x="741287" y="333196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75" name="Straight Connector 275"/>
                            <wps:cNvCnPr/>
                            <wps:spPr>
                              <a:xfrm flipV="1">
                                <a:off x="741287" y="333196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s:wsp>
                          <wps:cNvPr id="264" name="TextBox 442"/>
                          <wps:cNvSpPr txBox="1"/>
                          <wps:spPr>
                            <a:xfrm>
                              <a:off x="1177959" y="3276798"/>
                              <a:ext cx="2567950" cy="414713"/>
                            </a:xfrm>
                            <a:prstGeom prst="rect">
                              <a:avLst/>
                            </a:prstGeom>
                            <a:noFill/>
                          </wps:spPr>
                          <wps:txbx>
                            <w:txbxContent>
                              <w:p w14:paraId="1F535C9C" w14:textId="77777777" w:rsidR="00A82160" w:rsidRDefault="00A82160" w:rsidP="00A82160">
                                <w:pPr>
                                  <w:pStyle w:val="NormalWeb"/>
                                  <w:spacing w:before="0" w:beforeAutospacing="0" w:after="0" w:afterAutospacing="0"/>
                                </w:pPr>
                                <w:r>
                                  <w:rPr>
                                    <w:rFonts w:ascii="Calibri" w:eastAsia="Times New Roman" w:hAnsi="Calibri"/>
                                    <w:color w:val="000000"/>
                                    <w:kern w:val="24"/>
                                    <w:sz w:val="36"/>
                                    <w:szCs w:val="36"/>
                                  </w:rPr>
                                  <w:t>: Not agreed allocation</w:t>
                                </w:r>
                              </w:p>
                            </w:txbxContent>
                          </wps:txbx>
                          <wps:bodyPr wrap="none" rtlCol="0">
                            <a:spAutoFit/>
                          </wps:bodyPr>
                        </wps:wsp>
                        <wpg:grpSp>
                          <wpg:cNvPr id="265" name="Group 265"/>
                          <wpg:cNvGrpSpPr/>
                          <wpg:grpSpPr>
                            <a:xfrm>
                              <a:off x="741287" y="2957662"/>
                              <a:ext cx="452991" cy="260020"/>
                              <a:chOff x="741287" y="2957662"/>
                              <a:chExt cx="453004" cy="260058"/>
                            </a:xfrm>
                          </wpg:grpSpPr>
                          <wps:wsp>
                            <wps:cNvPr id="271" name="Rectangle 271"/>
                            <wps:cNvSpPr/>
                            <wps:spPr>
                              <a:xfrm>
                                <a:off x="741287" y="295766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2" name="Oval 272"/>
                            <wps:cNvSpPr/>
                            <wps:spPr>
                              <a:xfrm>
                                <a:off x="884122" y="300402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66" name="TextBox 476"/>
                          <wps:cNvSpPr txBox="1"/>
                          <wps:spPr>
                            <a:xfrm>
                              <a:off x="1177959" y="2902562"/>
                              <a:ext cx="2149680" cy="414713"/>
                            </a:xfrm>
                            <a:prstGeom prst="rect">
                              <a:avLst/>
                            </a:prstGeom>
                            <a:noFill/>
                          </wps:spPr>
                          <wps:txbx>
                            <w:txbxContent>
                              <w:p w14:paraId="3A5D7D5A" w14:textId="77777777" w:rsidR="00A82160" w:rsidRDefault="00A82160" w:rsidP="00A82160">
                                <w:pPr>
                                  <w:pStyle w:val="NormalWeb"/>
                                  <w:spacing w:before="0" w:beforeAutospacing="0" w:after="0" w:afterAutospacing="0"/>
                                </w:pPr>
                                <w:r>
                                  <w:rPr>
                                    <w:rFonts w:ascii="Calibri" w:eastAsia="Times New Roman" w:hAnsi="Calibri"/>
                                    <w:color w:val="000000"/>
                                    <w:kern w:val="24"/>
                                    <w:sz w:val="36"/>
                                    <w:szCs w:val="36"/>
                                  </w:rPr>
                                  <w:t>: Agreed allocation</w:t>
                                </w:r>
                              </w:p>
                            </w:txbxContent>
                          </wps:txbx>
                          <wps:bodyPr wrap="none" rtlCol="0">
                            <a:spAutoFit/>
                          </wps:bodyPr>
                        </wps:wsp>
                        <wps:wsp>
                          <wps:cNvPr id="267" name="Straight Arrow Connector 267"/>
                          <wps:cNvCnPr/>
                          <wps:spPr>
                            <a:xfrm flipH="1" flipV="1">
                              <a:off x="427931" y="0"/>
                              <a:ext cx="0" cy="2060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8" name="TextBox 250"/>
                          <wps:cNvSpPr txBox="1"/>
                          <wps:spPr>
                            <a:xfrm rot="16200000">
                              <a:off x="-380651" y="804129"/>
                              <a:ext cx="1251965" cy="414713"/>
                            </a:xfrm>
                            <a:prstGeom prst="rect">
                              <a:avLst/>
                            </a:prstGeom>
                            <a:noFill/>
                          </wps:spPr>
                          <wps:txbx>
                            <w:txbxContent>
                              <w:p w14:paraId="45D94E9A" w14:textId="77777777" w:rsidR="00A82160" w:rsidRDefault="00A82160" w:rsidP="00A82160">
                                <w:pPr>
                                  <w:pStyle w:val="NormalWeb"/>
                                  <w:spacing w:before="0" w:beforeAutospacing="0" w:after="0" w:afterAutospacing="0"/>
                                </w:pPr>
                                <w:r>
                                  <w:rPr>
                                    <w:rFonts w:asciiTheme="minorHAnsi" w:hAnsi="Calibri" w:cstheme="minorBidi"/>
                                    <w:color w:val="000000" w:themeColor="text1"/>
                                    <w:kern w:val="24"/>
                                    <w:sz w:val="36"/>
                                    <w:szCs w:val="36"/>
                                  </w:rPr>
                                  <w:t>frequency</w:t>
                                </w:r>
                              </w:p>
                            </w:txbxContent>
                          </wps:txbx>
                          <wps:bodyPr wrap="none" rtlCol="0">
                            <a:spAutoFit/>
                          </wps:bodyPr>
                        </wps:wsp>
                        <wps:wsp>
                          <wps:cNvPr id="269" name="Straight Arrow Connector 269"/>
                          <wps:cNvCnPr/>
                          <wps:spPr>
                            <a:xfrm>
                              <a:off x="623565" y="2154113"/>
                              <a:ext cx="520489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0" name="TextBox 253"/>
                          <wps:cNvSpPr txBox="1"/>
                          <wps:spPr>
                            <a:xfrm>
                              <a:off x="2567626" y="2112154"/>
                              <a:ext cx="681467" cy="414713"/>
                            </a:xfrm>
                            <a:prstGeom prst="rect">
                              <a:avLst/>
                            </a:prstGeom>
                            <a:noFill/>
                          </wps:spPr>
                          <wps:txbx>
                            <w:txbxContent>
                              <w:p w14:paraId="6253D24E" w14:textId="77777777" w:rsidR="00A82160" w:rsidRDefault="00A82160" w:rsidP="00A82160">
                                <w:pPr>
                                  <w:pStyle w:val="NormalWeb"/>
                                  <w:spacing w:before="0" w:beforeAutospacing="0" w:after="0" w:afterAutospacing="0"/>
                                </w:pPr>
                                <w:r>
                                  <w:rPr>
                                    <w:rFonts w:asciiTheme="minorHAnsi" w:hAnsi="Calibri" w:cstheme="minorBidi"/>
                                    <w:color w:val="000000" w:themeColor="text1"/>
                                    <w:kern w:val="24"/>
                                    <w:sz w:val="36"/>
                                    <w:szCs w:val="36"/>
                                  </w:rPr>
                                  <w:t>time</w:t>
                                </w:r>
                              </w:p>
                            </w:txbxContent>
                          </wps:txbx>
                          <wps:bodyPr wrap="none" rtlCol="0">
                            <a:spAutoFit/>
                          </wps:bodyPr>
                        </wps:wsp>
                      </wpg:wgp>
                    </wpc:wpc>
                  </a:graphicData>
                </a:graphic>
              </wp:inline>
            </w:drawing>
          </mc:Choice>
          <mc:Fallback>
            <w:pict>
              <v:group w14:anchorId="7A441CF0" id="Canvas 1" o:spid="_x0000_s1028" editas="canvas" style="width:6in;height:259.45pt;mso-position-horizontal-relative:char;mso-position-vertical-relative:line" coordsize="54864,32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32950;visibility:visible;mso-wrap-style:square">
                  <v:fill o:detectmouseclick="t"/>
                  <v:path o:connecttype="none"/>
                </v:shape>
                <v:group id="Group 253" o:spid="_x0000_s1030" style="position:absolute;left:338;width:51691;height:32953" coordorigin="379" coordsize="57904,36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">
                  <v:group id="Group 254" o:spid="_x0000_s1031" style="position:absolute;left:7541;top:8218;width:45276;height:2601" coordorigin="7541,8218" coordsize="45276,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rect id="Rectangle 468" o:spid="_x0000_s1032" style="position:absolute;left:7541;top:8218;width:4531;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" fillcolor="#4f81bd [3204]" strokecolor="#243f60 [1604]" strokeweight="2pt">
                      <v:textbox inset="0,0,0,0">
                        <w:txbxContent>
                          <w:p w14:paraId="592CDE4B" w14:textId="77777777" w:rsidR="00A82160" w:rsidRDefault="00A82160"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v:textbox>
                    </v:rect>
                    <v:group id="Group 469" o:spid="_x0000_s1033" style="position:absolute;left:12072;top:8218;width:4530;height:2601" coordorigin="12072,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">
                      <v:rect id="Rectangle 499" o:spid="_x0000_s1034" style="position:absolute;left:12072;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" filled="f" strokecolor="#243f60 [1604]" strokeweight="2pt"/>
                      <v:line id="Straight Connector 500" o:spid="_x0000_s1035" style="position:absolute;visibility:visible;mso-wrap-style:square" from="12072,8218" to="1660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" strokecolor="#4579b8 [3044]" strokeweight="1.25pt"/>
                      <v:line id="Straight Connector 501" o:spid="_x0000_s1036" style="position:absolute;flip:y;visibility:visible;mso-wrap-style:square" from="12072,8218" to="1660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" strokecolor="#4579b8 [3044]" strokeweight="1.25pt"/>
                    </v:group>
                    <v:group id="Group 470" o:spid="_x0000_s1037" style="position:absolute;left:16602;top:8218;width:4530;height:2601" coordorigin="16602,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">
                      <v:rect id="Rectangle 496" o:spid="_x0000_s1038" style="position:absolute;left:16602;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" filled="f" strokecolor="#243f60 [1604]" strokeweight="2pt"/>
                      <v:line id="Straight Connector 497" o:spid="_x0000_s1039" style="position:absolute;visibility:visible;mso-wrap-style:square" from="16602,8218" to="2113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" strokecolor="#4579b8 [3044]" strokeweight="1.25pt"/>
                      <v:line id="Straight Connector 498" o:spid="_x0000_s1040" style="position:absolute;flip:y;visibility:visible;mso-wrap-style:square" from="16602,8218" to="2113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" strokecolor="#4579b8 [3044]" strokeweight="1.25pt"/>
                    </v:group>
                    <v:group id="Group 471" o:spid="_x0000_s1041" style="position:absolute;left:21132;top:8218;width:4530;height:2601" coordorigin="21132,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rect id="Rectangle 493" o:spid="_x0000_s1042" style="position:absolute;left:21132;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" filled="f" strokecolor="#243f60 [1604]" strokeweight="2pt"/>
                      <v:line id="Straight Connector 494" o:spid="_x0000_s1043" style="position:absolute;visibility:visible;mso-wrap-style:square" from="21132,8218" to="2566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" strokecolor="#4579b8 [3044]" strokeweight="1.25pt"/>
                      <v:line id="Straight Connector 495" o:spid="_x0000_s1044" style="position:absolute;flip:y;visibility:visible;mso-wrap-style:square" from="21132,8218" to="2566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" strokecolor="#4579b8 [3044]" strokeweight="1.25pt"/>
                    </v:group>
                    <v:group id="Group 472" o:spid="_x0000_s1045" style="position:absolute;left:25650;top:8218;width:4530;height:2601" coordorigin="25650,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rect id="Rectangle 490" o:spid="_x0000_s1046" style="position:absolute;left:25650;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" filled="f" strokecolor="#243f60 [1604]" strokeweight="2pt"/>
                      <v:line id="Straight Connector 491" o:spid="_x0000_s1047" style="position:absolute;visibility:visible;mso-wrap-style:square" from="25650,8218" to="3018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" strokecolor="#4579b8 [3044]" strokeweight="1.25pt"/>
                      <v:line id="Straight Connector 492" o:spid="_x0000_s1048" style="position:absolute;flip:y;visibility:visible;mso-wrap-style:square" from="25650,8218" to="3018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" strokecolor="#4579b8 [3044]" strokeweight="1.25pt"/>
                    </v:group>
                    <v:rect id="Rectangle 473" o:spid="_x0000_s1049" style="position:absolute;left:30180;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" fillcolor="#4f81bd [3204]" strokecolor="#243f60 [1604]" strokeweight="2pt">
                      <v:textbox inset="0,0,0,0">
                        <w:txbxContent>
                          <w:p w14:paraId="3F2F1981" w14:textId="77777777" w:rsidR="00A82160" w:rsidRDefault="00A82160"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v:textbox>
                    </v:rect>
                    <v:group id="Group 474" o:spid="_x0000_s1050" style="position:absolute;left:34710;top:8218;width:4530;height:2601" coordorigin="34710,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">
                      <v:rect id="Rectangle 487" o:spid="_x0000_s1051" style="position:absolute;left:34710;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" filled="f" strokecolor="#243f60 [1604]" strokeweight="2pt"/>
                      <v:line id="Straight Connector 488" o:spid="_x0000_s1052" style="position:absolute;visibility:visible;mso-wrap-style:square" from="34710,8218" to="3924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" strokecolor="#4579b8 [3044]" strokeweight="1.25pt"/>
                      <v:line id="Straight Connector 489" o:spid="_x0000_s1053" style="position:absolute;flip:y;visibility:visible;mso-wrap-style:square" from="34710,8218" to="3924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" strokecolor="#4579b8 [3044]" strokeweight="1.25pt"/>
                    </v:group>
                    <v:group id="Group 475" o:spid="_x0000_s1054" style="position:absolute;left:39240;top:8218;width:4530;height:2601" coordorigin="39240,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rect id="Rectangle 484" o:spid="_x0000_s1055" style="position:absolute;left:39240;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" filled="f" strokecolor="#243f60 [1604]" strokeweight="2pt"/>
                      <v:line id="Straight Connector 485" o:spid="_x0000_s1056" style="position:absolute;visibility:visible;mso-wrap-style:square" from="39240,8218" to="4377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" strokecolor="#4579b8 [3044]" strokeweight="1.25pt"/>
                      <v:line id="Straight Connector 486" o:spid="_x0000_s1057" style="position:absolute;flip:y;visibility:visible;mso-wrap-style:square" from="39240,8218" to="4377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" strokecolor="#4579b8 [3044]" strokeweight="1.25pt"/>
                    </v:group>
                    <v:group id="Group 476" o:spid="_x0000_s1058" style="position:absolute;left:43770;top:8218;width:4530;height:2601" coordorigin="43770,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">
                      <v:rect id="Rectangle 481" o:spid="_x0000_s1059" style="position:absolute;left:43770;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" filled="f" strokecolor="#243f60 [1604]" strokeweight="2pt"/>
                      <v:line id="Straight Connector 482" o:spid="_x0000_s1060" style="position:absolute;visibility:visible;mso-wrap-style:square" from="43770,8218" to="4830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" strokecolor="#4579b8 [3044]" strokeweight="1.25pt"/>
                      <v:line id="Straight Connector 483" o:spid="_x0000_s1061" style="position:absolute;flip:y;visibility:visible;mso-wrap-style:square" from="43770,8218" to="4830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" strokecolor="#4579b8 [3044]" strokeweight="1.25pt"/>
                    </v:group>
                    <v:group id="Group 477" o:spid="_x0000_s1062" style="position:absolute;left:48288;top:8218;width:4530;height:2601" coordorigin="48288,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">
                      <v:rect id="Rectangle 478" o:spid="_x0000_s1063" style="position:absolute;left:48288;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" filled="f" strokecolor="#243f60 [1604]" strokeweight="2pt"/>
                      <v:line id="Straight Connector 479" o:spid="_x0000_s1064" style="position:absolute;visibility:visible;mso-wrap-style:square" from="48288,8218" to="52818,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" strokecolor="#4579b8 [3044]" strokeweight="1.25pt"/>
                      <v:line id="Straight Connector 480" o:spid="_x0000_s1065" style="position:absolute;flip:y;visibility:visible;mso-wrap-style:square" from="48288,8218" to="52818,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" strokecolor="#4579b8 [3044]" strokeweight="1.25pt"/>
                    </v:group>
                  </v:group>
                  <v:group id="Group 255" o:spid="_x0000_s1066" style="position:absolute;left:7555;top:5663;width:45249;height:2601" coordorigin="7555,5663"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group id="Group 436" o:spid="_x0000_s1067" style="position:absolute;left:7555;top:5663;width:22635;height:2601" coordorigin="7555,5663"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">
                      <v:group id="Group 453" o:spid="_x0000_s1068" style="position:absolute;left:7555;top:5663;width:4530;height:2601" coordorigin="7555,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rect id="Rectangle 466" o:spid="_x0000_s1069" style="position:absolute;left:7555;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" filled="f" strokecolor="#243f60 [1604]" strokeweight="2pt"/>
                        <v:oval id="Oval 467" o:spid="_x0000_s1070" style="position:absolute;left:8983;top:6127;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" filled="f" strokecolor="#243f60 [1604]" strokeweight="2pt"/>
                      </v:group>
                      <v:group id="Group 454" o:spid="_x0000_s1071" style="position:absolute;left:12073;top:5663;width:4530;height:2601" coordorigin="12073,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rect id="Rectangle 464" o:spid="_x0000_s1072" style="position:absolute;left:12073;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" filled="f" strokecolor="#243f60 [1604]" strokeweight="2pt"/>
                        <v:oval id="Oval 465" o:spid="_x0000_s1073" style="position:absolute;left:13501;top:6127;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" filled="f" strokecolor="#243f60 [1604]" strokeweight="2pt"/>
                      </v:group>
                      <v:group id="Group 455" o:spid="_x0000_s1074" style="position:absolute;left:16603;top:5663;width:4530;height:2601" coordorigin="16603,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rect id="Rectangle 462" o:spid="_x0000_s1075" style="position:absolute;left:16603;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" filled="f" strokecolor="#243f60 [1604]" strokeweight="2pt"/>
                        <v:oval id="Oval 463" o:spid="_x0000_s1076" style="position:absolute;left:18031;top:6127;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" filled="f" strokecolor="#243f60 [1604]" strokeweight="2pt"/>
                      </v:group>
                      <v:group id="Group 456" o:spid="_x0000_s1077" style="position:absolute;left:21127;top:5663;width:4530;height:2601" coordorigin="21127,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rect id="Rectangle 460" o:spid="_x0000_s1078" style="position:absolute;left:21127;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" filled="f" strokecolor="#243f60 [1604]" strokeweight="2pt"/>
                        <v:oval id="Oval 461" o:spid="_x0000_s1079" style="position:absolute;left:22556;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" filled="f" strokecolor="#243f60 [1604]" strokeweight="2pt"/>
                      </v:group>
                      <v:group id="Group 457" o:spid="_x0000_s1080" style="position:absolute;left:25660;top:5663;width:4530;height:2601" coordorigin="25660,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rect id="Rectangle 458" o:spid="_x0000_s1081" style="position:absolute;left:25660;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" filled="f" strokecolor="#243f60 [1604]" strokeweight="2pt"/>
                        <v:oval id="Oval 459" o:spid="_x0000_s1082" style="position:absolute;left:27089;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" filled="f" strokecolor="#243f60 [1604]" strokeweight="2pt"/>
                      </v:group>
                    </v:group>
                    <v:group id="Group 437" o:spid="_x0000_s1083" style="position:absolute;left:30169;top:5663;width:22636;height:2601" coordorigin="30169,5663"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">
                      <v:group id="Group 438" o:spid="_x0000_s1084" style="position:absolute;left:30169;top:5663;width:4530;height:2601" coordorigin="30169,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">
                        <v:rect id="Rectangle 451" o:spid="_x0000_s1085" style="position:absolute;left:30169;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" filled="f" strokecolor="#243f60 [1604]" strokeweight="2pt"/>
                        <v:oval id="Oval 452" o:spid="_x0000_s1086" style="position:absolute;left:31598;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" filled="f" strokecolor="#243f60 [1604]" strokeweight="2pt"/>
                      </v:group>
                      <v:group id="Group 439" o:spid="_x0000_s1087" style="position:absolute;left:34688;top:5663;width:4530;height:2601" coordorigin="34688,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r4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">
                        <v:rect id="Rectangle 449" o:spid="_x0000_s1088" style="position:absolute;left:34688;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" filled="f" strokecolor="#243f60 [1604]" strokeweight="2pt"/>
                        <v:oval id="Oval 450" o:spid="_x0000_s1089" style="position:absolute;left:36116;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" filled="f" strokecolor="#243f60 [1604]" strokeweight="2pt"/>
                      </v:group>
                      <v:group id="Group 440" o:spid="_x0000_s1090" style="position:absolute;left:39218;top:5663;width:4530;height:2601" coordorigin="39218,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">
                        <v:rect id="Rectangle 447" o:spid="_x0000_s1091" style="position:absolute;left:39218;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" filled="f" strokecolor="#243f60 [1604]" strokeweight="2pt"/>
                        <v:oval id="Oval 448" o:spid="_x0000_s1092" style="position:absolute;left:40646;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" filled="f" strokecolor="#243f60 [1604]" strokeweight="2pt"/>
                      </v:group>
                      <v:group id="Group 441" o:spid="_x0000_s1093" style="position:absolute;left:43742;top:5663;width:4530;height:2601" coordorigin="43742,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rect id="Rectangle 445" o:spid="_x0000_s1094" style="position:absolute;left:43742;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" filled="f" strokecolor="#243f60 [1604]" strokeweight="2pt"/>
                        <v:oval id="Oval 446" o:spid="_x0000_s1095" style="position:absolute;left:45170;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" filled="f" strokecolor="#243f60 [1604]" strokeweight="2pt"/>
                      </v:group>
                      <v:group id="Group 442" o:spid="_x0000_s1096" style="position:absolute;left:48275;top:5663;width:4530;height:2601" coordorigin="48275,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443" o:spid="_x0000_s1097" style="position:absolute;left:48275;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" filled="f" strokecolor="#243f60 [1604]" strokeweight="2pt"/>
                        <v:oval id="Oval 444" o:spid="_x0000_s1098" style="position:absolute;left:49703;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" filled="f" strokecolor="#243f60 [1604]" strokeweight="2pt"/>
                      </v:group>
                    </v:group>
                  </v:group>
                  <v:group id="Group 256" o:spid="_x0000_s1099" style="position:absolute;left:7555;top:10774;width:45249;height:2600" coordorigin="7555,10774"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group id="Group 404" o:spid="_x0000_s1100" style="position:absolute;left:7555;top:10774;width:22635;height:2600" coordorigin="7555,10774"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">
                      <v:group id="Group 421" o:spid="_x0000_s1101" style="position:absolute;left:7555;top:10774;width:4530;height:2600" coordorigin="7555,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rect id="Rectangle 434" o:spid="_x0000_s1102" style="position:absolute;left:7555;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" filled="f" strokecolor="#243f60 [1604]" strokeweight="2pt"/>
                        <v:oval id="Oval 435" o:spid="_x0000_s1103" style="position:absolute;left:8983;top:11237;width:1674;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" filled="f" strokecolor="#243f60 [1604]" strokeweight="2pt"/>
                      </v:group>
                      <v:group id="Group 422" o:spid="_x0000_s1104" style="position:absolute;left:12073;top:10774;width:4530;height:2600" coordorigin="12073,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">
                        <v:rect id="Rectangle 432" o:spid="_x0000_s1105" style="position:absolute;left:12073;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" filled="f" strokecolor="#243f60 [1604]" strokeweight="2pt"/>
                        <v:oval id="Oval 433" o:spid="_x0000_s1106" style="position:absolute;left:13501;top:11237;width:1674;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" filled="f" strokecolor="#243f60 [1604]" strokeweight="2pt"/>
                      </v:group>
                      <v:group id="Group 423" o:spid="_x0000_s1107" style="position:absolute;left:16603;top:10774;width:4530;height:2600" coordorigin="16603,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rect id="Rectangle 430" o:spid="_x0000_s1108" style="position:absolute;left:16603;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" filled="f" strokecolor="#243f60 [1604]" strokeweight="2pt"/>
                        <v:oval id="Oval 431" o:spid="_x0000_s1109" style="position:absolute;left:18031;top:11237;width:1674;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" filled="f" strokecolor="#243f60 [1604]" strokeweight="2pt"/>
                      </v:group>
                      <v:group id="Group 424" o:spid="_x0000_s1110" style="position:absolute;left:21127;top:10774;width:4530;height:2600" coordorigin="21127,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v:rect id="Rectangle 428" o:spid="_x0000_s1111" style="position:absolute;left:21127;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" filled="f" strokecolor="#243f60 [1604]" strokeweight="2pt"/>
                        <v:oval id="Oval 429" o:spid="_x0000_s1112" style="position:absolute;left:22556;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" filled="f" strokecolor="#243f60 [1604]" strokeweight="2pt"/>
                      </v:group>
                      <v:group id="Group 425" o:spid="_x0000_s1113" style="position:absolute;left:25660;top:10774;width:4530;height:2600" coordorigin="25660,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rect id="Rectangle 426" o:spid="_x0000_s1114" style="position:absolute;left:25660;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" filled="f" strokecolor="#243f60 [1604]" strokeweight="2pt"/>
                        <v:oval id="Oval 427" o:spid="_x0000_s1115" style="position:absolute;left:27089;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" filled="f" strokecolor="#243f60 [1604]" strokeweight="2pt"/>
                      </v:group>
                    </v:group>
                    <v:group id="Group 405" o:spid="_x0000_s1116" style="position:absolute;left:30169;top:10774;width:22636;height:2600" coordorigin="30169,10774"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">
                      <v:group id="Group 406" o:spid="_x0000_s1117" style="position:absolute;left:30169;top:10774;width:4530;height:2600" coordorigin="30169,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">
                        <v:rect id="Rectangle 419" o:spid="_x0000_s1118" style="position:absolute;left:30169;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" filled="f" strokecolor="#243f60 [1604]" strokeweight="2pt"/>
                        <v:oval id="Oval 420" o:spid="_x0000_s1119" style="position:absolute;left:31598;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" filled="f" strokecolor="#243f60 [1604]" strokeweight="2pt"/>
                      </v:group>
                      <v:group id="Group 407" o:spid="_x0000_s1120" style="position:absolute;left:34688;top:10774;width:4530;height:2600" coordorigin="34688,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">
                        <v:rect id="Rectangle 417" o:spid="_x0000_s1121" style="position:absolute;left:34688;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" filled="f" strokecolor="#243f60 [1604]" strokeweight="2pt"/>
                        <v:oval id="Oval 418" o:spid="_x0000_s1122" style="position:absolute;left:36116;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" filled="f" strokecolor="#243f60 [1604]" strokeweight="2pt"/>
                      </v:group>
                      <v:group id="Group 408" o:spid="_x0000_s1123" style="position:absolute;left:39218;top:10774;width:4530;height:2600" coordorigin="39218,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">
                        <v:rect id="Rectangle 415" o:spid="_x0000_s1124" style="position:absolute;left:39218;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" filled="f" strokecolor="#243f60 [1604]" strokeweight="2pt"/>
                        <v:oval id="Oval 416" o:spid="_x0000_s1125" style="position:absolute;left:40646;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" filled="f" strokecolor="#243f60 [1604]" strokeweight="2pt"/>
                      </v:group>
                      <v:group id="Group 409" o:spid="_x0000_s1126" style="position:absolute;left:43742;top:10774;width:4530;height:2600" coordorigin="43742,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">
                        <v:rect id="Rectangle 413" o:spid="_x0000_s1127" style="position:absolute;left:43742;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" filled="f" strokecolor="#243f60 [1604]" strokeweight="2pt"/>
                        <v:oval id="Oval 414" o:spid="_x0000_s1128" style="position:absolute;left:45170;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" filled="f" strokecolor="#243f60 [1604]" strokeweight="2pt"/>
                      </v:group>
                      <v:group id="Group 410" o:spid="_x0000_s1129" style="position:absolute;left:48275;top:10774;width:4530;height:2600" coordorigin="48275,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">
                        <v:rect id="Rectangle 411" o:spid="_x0000_s1130" style="position:absolute;left:48275;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" filled="f" strokecolor="#243f60 [1604]" strokeweight="2pt"/>
                        <v:oval id="Oval 412" o:spid="_x0000_s1131" style="position:absolute;left:49703;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" filled="f" strokecolor="#243f60 [1604]" strokeweight="2pt"/>
                      </v:group>
                    </v:group>
                  </v:group>
                  <v:group id="Group 257" o:spid="_x0000_s1132" style="position:absolute;left:7555;top:13404;width:45249;height:2600" coordorigin="7555,13404"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group id="Group 372" o:spid="_x0000_s1133" style="position:absolute;left:7555;top:13404;width:22635;height:2601" coordorigin="7555,13404"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Lws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9TeDvTDgCcv0LAAD//wMAUEsBAi0AFAAGAAgAAAAhANvh9svuAAAAhQEAABMAAAAAAAAA&#10;AAAAAAAAAAAAAFtDb250ZW50X1R5cGVzXS54bWxQSwECLQAUAAYACAAAACEAWvQsW78AAAAVAQAA&#10;CwAAAAAAAAAAAAAAAAAfAQAAX3JlbHMvLnJlbHNQSwECLQAUAAYACAAAACEAIZi8LMYAAADcAAAA&#10;DwAAAAAAAAAAAAAAAAAHAgAAZHJzL2Rvd25yZXYueG1sUEsFBgAAAAADAAMAtwAAAPoCAAAAAA==&#10;">
                      <v:group id="Group 389" o:spid="_x0000_s1134" style="position:absolute;left:7555;top:13404;width:4530;height:2601" coordorigin="7555,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rect id="Rectangle 402" o:spid="_x0000_s1135" style="position:absolute;left:7555;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" filled="f" strokecolor="#243f60 [1604]" strokeweight="2pt"/>
                        <v:oval id="Oval 403" o:spid="_x0000_s1136" style="position:absolute;left:8983;top:13868;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" filled="f" strokecolor="#243f60 [1604]" strokeweight="2pt"/>
                      </v:group>
                      <v:group id="Group 390" o:spid="_x0000_s1137" style="position:absolute;left:12073;top:13404;width:4530;height:2601" coordorigin="12073,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rect id="Rectangle 400" o:spid="_x0000_s1138" style="position:absolute;left:12073;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" filled="f" strokecolor="#243f60 [1604]" strokeweight="2pt"/>
                        <v:oval id="Oval 401" o:spid="_x0000_s1139" style="position:absolute;left:13501;top:13868;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" filled="f" strokecolor="#243f60 [1604]" strokeweight="2pt"/>
                      </v:group>
                      <v:group id="Group 391" o:spid="_x0000_s1140" style="position:absolute;left:16603;top:13404;width:4530;height:2601" coordorigin="16603,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">
                        <v:rect id="Rectangle 398" o:spid="_x0000_s1141" style="position:absolute;left:16603;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" filled="f" strokecolor="#243f60 [1604]" strokeweight="2pt"/>
                        <v:oval id="Oval 399" o:spid="_x0000_s1142" style="position:absolute;left:18031;top:13868;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" filled="f" strokecolor="#243f60 [1604]" strokeweight="2pt"/>
                      </v:group>
                      <v:group id="Group 392" o:spid="_x0000_s1143" style="position:absolute;left:21127;top:13404;width:4530;height:2601" coordorigin="21127,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rect id="Rectangle 396" o:spid="_x0000_s1144" style="position:absolute;left:21127;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" filled="f" strokecolor="#243f60 [1604]" strokeweight="2pt"/>
                        <v:oval id="Oval 397" o:spid="_x0000_s1145" style="position:absolute;left:22556;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" filled="f" strokecolor="#243f60 [1604]" strokeweight="2pt"/>
                      </v:group>
                      <v:group id="Group 393" o:spid="_x0000_s1146" style="position:absolute;left:25660;top:13404;width:4530;height:2601" coordorigin="25660,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394" o:spid="_x0000_s1147" style="position:absolute;left:25660;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" filled="f" strokecolor="#243f60 [1604]" strokeweight="2pt"/>
                        <v:oval id="Oval 395" o:spid="_x0000_s1148" style="position:absolute;left:27089;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" filled="f" strokecolor="#243f60 [1604]" strokeweight="2pt"/>
                      </v:group>
                    </v:group>
                    <v:group id="Group 373" o:spid="_x0000_s1149" style="position:absolute;left:30169;top:13404;width:22636;height:2601" coordorigin="30169,13404"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group id="Group 374" o:spid="_x0000_s1150" style="position:absolute;left:30169;top:13404;width:4530;height:2601" coordorigin="30169,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rect id="Rectangle 387" o:spid="_x0000_s1151" style="position:absolute;left:30169;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" filled="f" strokecolor="#243f60 [1604]" strokeweight="2pt"/>
                        <v:oval id="Oval 388" o:spid="_x0000_s1152" style="position:absolute;left:31598;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" filled="f" strokecolor="#243f60 [1604]" strokeweight="2pt"/>
                      </v:group>
                      <v:group id="Group 375" o:spid="_x0000_s1153" style="position:absolute;left:34688;top:13404;width:4530;height:2601" coordorigin="34688,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">
                        <v:rect id="Rectangle 385" o:spid="_x0000_s1154" style="position:absolute;left:34688;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" filled="f" strokecolor="#243f60 [1604]" strokeweight="2pt"/>
                        <v:oval id="Oval 386" o:spid="_x0000_s1155" style="position:absolute;left:36116;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" filled="f" strokecolor="#243f60 [1604]" strokeweight="2pt"/>
                      </v:group>
                      <v:group id="Group 376" o:spid="_x0000_s1156" style="position:absolute;left:39218;top:13404;width:4530;height:2601" coordorigin="39218,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rect id="Rectangle 383" o:spid="_x0000_s1157" style="position:absolute;left:39218;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" filled="f" strokecolor="#243f60 [1604]" strokeweight="2pt"/>
                        <v:oval id="Oval 384" o:spid="_x0000_s1158" style="position:absolute;left:40646;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" filled="f" strokecolor="#243f60 [1604]" strokeweight="2pt"/>
                      </v:group>
                      <v:group id="Group 377" o:spid="_x0000_s1159" style="position:absolute;left:43742;top:13404;width:4530;height:2601" coordorigin="43742,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x+0xgAAANwAAAAPAAAAZHJzL2Rvd25yZXYueG1sRI9Ba8JA&#10;FITvBf/D8gremk2UNp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Me8ftMYAAADcAAAA&#10;DwAAAAAAAAAAAAAAAAAHAgAAZHJzL2Rvd25yZXYueG1sUEsFBgAAAAADAAMAtwAAAPoCAAAAAA==&#10;">
                        <v:rect id="Rectangle 381" o:spid="_x0000_s1160" style="position:absolute;left:43742;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" filled="f" strokecolor="#243f60 [1604]" strokeweight="2pt"/>
                        <v:oval id="Oval 382" o:spid="_x0000_s1161" style="position:absolute;left:45170;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" filled="f" strokecolor="#243f60 [1604]" strokeweight="2pt"/>
                      </v:group>
                      <v:group id="Group 378" o:spid="_x0000_s1162" style="position:absolute;left:48275;top:13404;width:4530;height:2601" coordorigin="48275,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">
                        <v:rect id="Rectangle 379" o:spid="_x0000_s1163" style="position:absolute;left:48275;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" filled="f" strokecolor="#243f60 [1604]" strokeweight="2pt"/>
                        <v:oval id="Oval 380" o:spid="_x0000_s1164" style="position:absolute;left:49703;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" filled="f" strokecolor="#243f60 [1604]" strokeweight="2pt"/>
                      </v:group>
                    </v:group>
                  </v:group>
                  <v:group id="Group 258" o:spid="_x0000_s1165" style="position:absolute;left:7555;top:3048;width:45249;height:2600" coordorigin="7555,3048"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group id="Group 340" o:spid="_x0000_s1166" style="position:absolute;left:7555;top:3048;width:22635;height:2600" coordorigin="7555,3048"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group id="Group 357" o:spid="_x0000_s1167" style="position:absolute;left:7555;top:3048;width:4530;height:2600" coordorigin="7555,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rect id="Rectangle 370" o:spid="_x0000_s1168" style="position:absolute;left:7555;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" filled="f" strokecolor="#243f60 [1604]" strokeweight="2pt"/>
                        <v:oval id="Oval 371" o:spid="_x0000_s1169" style="position:absolute;left:8983;top:3512;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" filled="f" strokecolor="#243f60 [1604]" strokeweight="2pt"/>
                      </v:group>
                      <v:group id="Group 358" o:spid="_x0000_s1170" style="position:absolute;left:12073;top:3048;width:4530;height:2600" coordorigin="12073,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rect id="Rectangle 368" o:spid="_x0000_s1171" style="position:absolute;left:12073;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" filled="f" strokecolor="#243f60 [1604]" strokeweight="2pt"/>
                        <v:oval id="Oval 369" o:spid="_x0000_s1172" style="position:absolute;left:13501;top:3512;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" filled="f" strokecolor="#243f60 [1604]" strokeweight="2pt"/>
                      </v:group>
                      <v:group id="Group 359" o:spid="_x0000_s1173" style="position:absolute;left:16603;top:3048;width:4530;height:2600" coordorigin="16603,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XI9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MV/B7JhwBuf4BAAD//wMAUEsBAi0AFAAGAAgAAAAhANvh9svuAAAAhQEAABMAAAAAAAAA&#10;AAAAAAAAAAAAAFtDb250ZW50X1R5cGVzXS54bWxQSwECLQAUAAYACAAAACEAWvQsW78AAAAVAQAA&#10;CwAAAAAAAAAAAAAAAAAfAQAAX3JlbHMvLnJlbHNQSwECLQAUAAYACAAAACEAZIlyPcYAAADcAAAA&#10;DwAAAAAAAAAAAAAAAAAHAgAAZHJzL2Rvd25yZXYueG1sUEsFBgAAAAADAAMAtwAAAPoCAAAAAA==&#10;">
                        <v:rect id="Rectangle 366" o:spid="_x0000_s1174" style="position:absolute;left:16603;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" filled="f" strokecolor="#243f60 [1604]" strokeweight="2pt"/>
                        <v:oval id="Oval 367" o:spid="_x0000_s1175" style="position:absolute;left:18031;top:3512;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" filled="f" strokecolor="#243f60 [1604]" strokeweight="2pt"/>
                      </v:group>
                      <v:group id="Group 360" o:spid="_x0000_s1176" style="position:absolute;left:21127;top:3048;width:4530;height:2600" coordorigin="21127,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rect id="Rectangle 364" o:spid="_x0000_s1177" style="position:absolute;left:21127;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" filled="f" strokecolor="#243f60 [1604]" strokeweight="2pt"/>
                        <v:oval id="Oval 365" o:spid="_x0000_s1178" style="position:absolute;left:22556;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" filled="f" strokecolor="#243f60 [1604]" strokeweight="2pt"/>
                      </v:group>
                      <v:group id="Group 361" o:spid="_x0000_s1179" style="position:absolute;left:25660;top:3048;width:4530;height:2600" coordorigin="25660,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rect id="Rectangle 362" o:spid="_x0000_s1180" style="position:absolute;left:25660;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" filled="f" strokecolor="#243f60 [1604]" strokeweight="2pt"/>
                        <v:oval id="Oval 363" o:spid="_x0000_s1181" style="position:absolute;left:27089;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" filled="f" strokecolor="#243f60 [1604]" strokeweight="2pt"/>
                      </v:group>
                    </v:group>
                    <v:group id="Group 341" o:spid="_x0000_s1182" style="position:absolute;left:30169;top:3048;width:22636;height:2600" coordorigin="30169,3048"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group id="Group 342" o:spid="_x0000_s1183" style="position:absolute;left:30169;top:3048;width:4530;height:2600" coordorigin="30169,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rect id="Rectangle 355" o:spid="_x0000_s1184" style="position:absolute;left:30169;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" filled="f" strokecolor="#243f60 [1604]" strokeweight="2pt"/>
                        <v:oval id="Oval 356" o:spid="_x0000_s1185" style="position:absolute;left:31598;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" filled="f" strokecolor="#243f60 [1604]" strokeweight="2pt"/>
                      </v:group>
                      <v:group id="Group 343" o:spid="_x0000_s1186" style="position:absolute;left:34688;top:3048;width:4530;height:2600" coordorigin="34688,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rect id="Rectangle 353" o:spid="_x0000_s1187" style="position:absolute;left:34688;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" filled="f" strokecolor="#243f60 [1604]" strokeweight="2pt"/>
                        <v:oval id="Oval 354" o:spid="_x0000_s1188" style="position:absolute;left:36116;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" filled="f" strokecolor="#243f60 [1604]" strokeweight="2pt"/>
                      </v:group>
                      <v:group id="Group 344" o:spid="_x0000_s1189" style="position:absolute;left:39218;top:3048;width:4530;height:2600" coordorigin="39218,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rect id="Rectangle 351" o:spid="_x0000_s1190" style="position:absolute;left:39218;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" filled="f" strokecolor="#243f60 [1604]" strokeweight="2pt"/>
                        <v:oval id="Oval 352" o:spid="_x0000_s1191" style="position:absolute;left:40646;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" filled="f" strokecolor="#243f60 [1604]" strokeweight="2pt"/>
                      </v:group>
                      <v:group id="Group 345" o:spid="_x0000_s1192" style="position:absolute;left:43742;top:3048;width:4530;height:2600" coordorigin="43742,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rect id="Rectangle 349" o:spid="_x0000_s1193" style="position:absolute;left:43742;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" filled="f" strokecolor="#243f60 [1604]" strokeweight="2pt"/>
                        <v:oval id="Oval 350" o:spid="_x0000_s1194" style="position:absolute;left:45170;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" filled="f" strokecolor="#243f60 [1604]" strokeweight="2pt"/>
                      </v:group>
                      <v:group id="Group 346" o:spid="_x0000_s1195" style="position:absolute;left:48275;top:3048;width:4530;height:2600" coordorigin="48275,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rect id="Rectangle 347" o:spid="_x0000_s1196" style="position:absolute;left:48275;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" filled="f" strokecolor="#243f60 [1604]" strokeweight="2pt"/>
                        <v:oval id="Oval 348" o:spid="_x0000_s1197" style="position:absolute;left:49703;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" filled="f" strokecolor="#243f60 [1604]" strokeweight="2pt"/>
                      </v:group>
                    </v:group>
                  </v:group>
                  <v:group id="Group 259" o:spid="_x0000_s1198" style="position:absolute;left:7555;top:432;width:45249;height:2601" coordorigin="7555,432"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group id="Group 308" o:spid="_x0000_s1199" style="position:absolute;left:7555;top:432;width:22635;height:2601" coordorigin="7555,432"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">
                      <v:group id="Group 325" o:spid="_x0000_s1200" style="position:absolute;left:7555;top:432;width:4530;height:2601" coordorigin="7555,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rect id="Rectangle 338" o:spid="_x0000_s1201" style="position:absolute;left:7555;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" filled="f" strokecolor="#243f60 [1604]" strokeweight="2pt"/>
                        <v:oval id="Oval 339" o:spid="_x0000_s1202" style="position:absolute;left:8983;top:896;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" filled="f" strokecolor="#243f60 [1604]" strokeweight="2pt"/>
                      </v:group>
                      <v:group id="Group 326" o:spid="_x0000_s1203" style="position:absolute;left:12073;top:432;width:4530;height:2601" coordorigin="12073,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rect id="Rectangle 336" o:spid="_x0000_s1204" style="position:absolute;left:12073;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" filled="f" strokecolor="#243f60 [1604]" strokeweight="2pt"/>
                        <v:oval id="Oval 337" o:spid="_x0000_s1205" style="position:absolute;left:13501;top:896;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" filled="f" strokecolor="#243f60 [1604]" strokeweight="2pt"/>
                      </v:group>
                      <v:group id="Group 327" o:spid="_x0000_s1206" style="position:absolute;left:16603;top:432;width:4530;height:2601" coordorigin="16603,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rect id="Rectangle 334" o:spid="_x0000_s1207" style="position:absolute;left:16603;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" filled="f" strokecolor="#243f60 [1604]" strokeweight="2pt"/>
                        <v:oval id="Oval 335" o:spid="_x0000_s1208" style="position:absolute;left:18031;top:896;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" filled="f" strokecolor="#243f60 [1604]" strokeweight="2pt"/>
                      </v:group>
                      <v:group id="Group 328" o:spid="_x0000_s1209" style="position:absolute;left:21127;top:432;width:4530;height:2601" coordorigin="21127,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rect id="Rectangle 332" o:spid="_x0000_s1210" style="position:absolute;left:21127;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" filled="f" strokecolor="#243f60 [1604]" strokeweight="2pt"/>
                        <v:oval id="Oval 333" o:spid="_x0000_s1211" style="position:absolute;left:22556;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" filled="f" strokecolor="#243f60 [1604]" strokeweight="2pt"/>
                      </v:group>
                      <v:group id="Group 329" o:spid="_x0000_s1212" style="position:absolute;left:25660;top:432;width:4530;height:2601" coordorigin="25660,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rect id="Rectangle 330" o:spid="_x0000_s1213" style="position:absolute;left:25660;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" filled="f" strokecolor="#243f60 [1604]" strokeweight="2pt"/>
                        <v:oval id="Oval 331" o:spid="_x0000_s1214" style="position:absolute;left:27089;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" filled="f" strokecolor="#243f60 [1604]" strokeweight="2pt"/>
                      </v:group>
                    </v:group>
                    <v:group id="Group 309" o:spid="_x0000_s1215" style="position:absolute;left:30169;top:432;width:22636;height:2601" coordorigin="30169,432"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group id="Group 310" o:spid="_x0000_s1216" style="position:absolute;left:30169;top:432;width:4530;height:2601" coordorigin="30169,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rect id="Rectangle 323" o:spid="_x0000_s1217" style="position:absolute;left:30169;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" filled="f" strokecolor="#243f60 [1604]" strokeweight="2pt"/>
                        <v:oval id="Oval 324" o:spid="_x0000_s1218" style="position:absolute;left:31598;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" filled="f" strokecolor="#243f60 [1604]" strokeweight="2pt"/>
                      </v:group>
                      <v:group id="Group 311" o:spid="_x0000_s1219" style="position:absolute;left:34688;top:432;width:4530;height:2601" coordorigin="34688,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321" o:spid="_x0000_s1220" style="position:absolute;left:34688;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" filled="f" strokecolor="#243f60 [1604]" strokeweight="2pt"/>
                        <v:oval id="Oval 322" o:spid="_x0000_s1221" style="position:absolute;left:36116;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" filled="f" strokecolor="#243f60 [1604]" strokeweight="2pt"/>
                      </v:group>
                      <v:group id="Group 312" o:spid="_x0000_s1222" style="position:absolute;left:39218;top:432;width:4530;height:2601" coordorigin="39218,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rect id="Rectangle 319" o:spid="_x0000_s1223" style="position:absolute;left:39218;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" filled="f" strokecolor="#243f60 [1604]" strokeweight="2pt"/>
                        <v:oval id="Oval 320" o:spid="_x0000_s1224" style="position:absolute;left:40646;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" filled="f" strokecolor="#243f60 [1604]" strokeweight="2pt"/>
                      </v:group>
                      <v:group id="Group 313" o:spid="_x0000_s1225" style="position:absolute;left:43742;top:432;width:4530;height:2601" coordorigin="43742,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rect id="Rectangle 317" o:spid="_x0000_s1226" style="position:absolute;left:43742;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" filled="f" strokecolor="#243f60 [1604]" strokeweight="2pt"/>
                        <v:oval id="Oval 318" o:spid="_x0000_s1227" style="position:absolute;left:45170;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" filled="f" strokecolor="#243f60 [1604]" strokeweight="2pt"/>
                      </v:group>
                      <v:group id="Group 314" o:spid="_x0000_s1228" style="position:absolute;left:48275;top:432;width:4530;height:2601" coordorigin="48275,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rect id="Rectangle 315" o:spid="_x0000_s1229" style="position:absolute;left:48275;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" filled="f" strokecolor="#243f60 [1604]" strokeweight="2pt"/>
                        <v:oval id="Oval 316" o:spid="_x0000_s1230" style="position:absolute;left:49703;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" filled="f" strokecolor="#243f60 [1604]" strokeweight="2pt"/>
                      </v:group>
                    </v:group>
                  </v:group>
                  <v:group id="Group 260" o:spid="_x0000_s1231" style="position:absolute;left:7555;top:15959;width:45249;height:2601" coordorigin="7555,15959"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group id="Group 276" o:spid="_x0000_s1232" style="position:absolute;left:7555;top:15959;width:22635;height:2601" coordorigin="7555,15959"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group id="Group 293" o:spid="_x0000_s1233" style="position:absolute;left:7555;top:15959;width:4530;height:2601" coordorigin="7555,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rect id="Rectangle 306" o:spid="_x0000_s1234" style="position:absolute;left:7555;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" filled="f" strokecolor="#243f60 [1604]" strokeweight="2pt"/>
                        <v:oval id="Oval 307" o:spid="_x0000_s1235" style="position:absolute;left:8983;top:16423;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" filled="f" strokecolor="#243f60 [1604]" strokeweight="2pt"/>
                      </v:group>
                      <v:group id="Group 294" o:spid="_x0000_s1236" style="position:absolute;left:12073;top:15959;width:4530;height:2601" coordorigin="12073,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rect id="Rectangle 304" o:spid="_x0000_s1237" style="position:absolute;left:12073;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" filled="f" strokecolor="#243f60 [1604]" strokeweight="2pt"/>
                        <v:oval id="Oval 305" o:spid="_x0000_s1238" style="position:absolute;left:13501;top:16423;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" filled="f" strokecolor="#243f60 [1604]" strokeweight="2pt"/>
                      </v:group>
                      <v:group id="Group 295" o:spid="_x0000_s1239" style="position:absolute;left:16603;top:15959;width:4530;height:2601" coordorigin="16603,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rect id="Rectangle 302" o:spid="_x0000_s1240" style="position:absolute;left:16603;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" filled="f" strokecolor="#243f60 [1604]" strokeweight="2pt"/>
                        <v:oval id="Oval 303" o:spid="_x0000_s1241" style="position:absolute;left:18031;top:16423;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" filled="f" strokecolor="#243f60 [1604]" strokeweight="2pt"/>
                      </v:group>
                      <v:group id="Group 296" o:spid="_x0000_s1242" style="position:absolute;left:21127;top:15959;width:4530;height:2601" coordorigin="21127,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rect id="Rectangle 300" o:spid="_x0000_s1243" style="position:absolute;left:21127;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" filled="f" strokecolor="#243f60 [1604]" strokeweight="2pt"/>
                        <v:oval id="Oval 301" o:spid="_x0000_s1244" style="position:absolute;left:22556;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" filled="f" strokecolor="#243f60 [1604]" strokeweight="2pt"/>
                      </v:group>
                      <v:group id="Group 297" o:spid="_x0000_s1245" style="position:absolute;left:25660;top:15959;width:4530;height:2601" coordorigin="25660,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rect id="Rectangle 298" o:spid="_x0000_s1246" style="position:absolute;left:25660;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" filled="f" strokecolor="#243f60 [1604]" strokeweight="2pt"/>
                        <v:oval id="Oval 299" o:spid="_x0000_s1247" style="position:absolute;left:27089;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" filled="f" strokecolor="#243f60 [1604]" strokeweight="2pt"/>
                      </v:group>
                    </v:group>
                    <v:group id="Group 277" o:spid="_x0000_s1248" style="position:absolute;left:30169;top:15959;width:22636;height:2601" coordorigin="30169,15959"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group id="Group 278" o:spid="_x0000_s1249" style="position:absolute;left:30169;top:15959;width:4530;height:2601" coordorigin="30169,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rect id="Rectangle 291" o:spid="_x0000_s1250" style="position:absolute;left:30169;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" filled="f" strokecolor="#243f60 [1604]" strokeweight="2pt"/>
                        <v:oval id="Oval 292" o:spid="_x0000_s1251" style="position:absolute;left:31598;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" filled="f" strokecolor="#243f60 [1604]" strokeweight="2pt"/>
                      </v:group>
                      <v:group id="Group 279" o:spid="_x0000_s1252" style="position:absolute;left:34688;top:15959;width:4530;height:2601" coordorigin="34688,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rect id="Rectangle 289" o:spid="_x0000_s1253" style="position:absolute;left:34688;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" filled="f" strokecolor="#243f60 [1604]" strokeweight="2pt"/>
                        <v:oval id="Oval 290" o:spid="_x0000_s1254" style="position:absolute;left:36116;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" filled="f" strokecolor="#243f60 [1604]" strokeweight="2pt"/>
                      </v:group>
                      <v:group id="Group 280" o:spid="_x0000_s1255" style="position:absolute;left:39218;top:15959;width:4530;height:2601" coordorigin="39218,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rect id="Rectangle 287" o:spid="_x0000_s1256" style="position:absolute;left:39218;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" filled="f" strokecolor="#243f60 [1604]" strokeweight="2pt"/>
                        <v:oval id="Oval 288" o:spid="_x0000_s1257" style="position:absolute;left:40646;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" filled="f" strokecolor="#243f60 [1604]" strokeweight="2pt"/>
                      </v:group>
                      <v:group id="Group 281" o:spid="_x0000_s1258" style="position:absolute;left:43742;top:15959;width:4530;height:2601" coordorigin="43742,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rect id="Rectangle 285" o:spid="_x0000_s1259" style="position:absolute;left:43742;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" filled="f" strokecolor="#243f60 [1604]" strokeweight="2pt"/>
                        <v:oval id="Oval 286" o:spid="_x0000_s1260" style="position:absolute;left:45170;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" filled="f" strokecolor="#243f60 [1604]" strokeweight="2pt"/>
                      </v:group>
                      <v:group id="Group 282" o:spid="_x0000_s1261" style="position:absolute;left:48275;top:15959;width:4530;height:2601" coordorigin="48275,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rect id="Rectangle 283" o:spid="_x0000_s1262" style="position:absolute;left:48275;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" filled="f" strokecolor="#243f60 [1604]" strokeweight="2pt"/>
                        <v:oval id="Oval 284" o:spid="_x0000_s1263" style="position:absolute;left:49703;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" filled="f" strokecolor="#243f60 [1604]" strokeweight="2pt"/>
                      </v:group>
                    </v:group>
                  </v:group>
                  <v:rect id="Rectangle 261" o:spid="_x0000_s1264" style="position:absolute;left:7412;top:26125;width:1608;height:260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" fillcolor="#4f81bd [3204]" strokecolor="#243f60 [1604]" strokeweight="2pt">
                    <v:textbox inset="0,0,0,0">
                      <w:txbxContent>
                        <w:p w14:paraId="2DFB6396" w14:textId="77777777" w:rsidR="00A82160" w:rsidRDefault="00A82160"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v:textbox>
                  </v:rect>
                  <v:shape id="TextBox 437" o:spid="_x0000_s1265" type="#_x0000_t202" style="position:absolute;left:11779;top:25579;width:17101;height:4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" filled="f" stroked="f">
                    <v:textbox style="mso-fit-shape-to-text:t">
                      <w:txbxContent>
                        <w:p w14:paraId="1782A366" w14:textId="77777777" w:rsidR="00A82160" w:rsidRDefault="00A82160" w:rsidP="00A82160">
                          <w:pPr>
                            <w:pStyle w:val="NormalWeb"/>
                            <w:spacing w:before="0" w:beforeAutospacing="0" w:after="0" w:afterAutospacing="0"/>
                          </w:pPr>
                          <w:r>
                            <w:rPr>
                              <w:rFonts w:ascii="Calibri" w:eastAsia="Times New Roman" w:hAnsi="Calibri"/>
                              <w:color w:val="000000"/>
                              <w:kern w:val="24"/>
                              <w:sz w:val="36"/>
                              <w:szCs w:val="36"/>
                            </w:rPr>
                            <w:t>: Other PRACH</w:t>
                          </w:r>
                        </w:p>
                      </w:txbxContent>
                    </v:textbox>
                  </v:shape>
                  <v:group id="Group 263" o:spid="_x0000_s1266" style="position:absolute;left:7412;top:33319;width:4530;height:2600" coordorigin="7412,3331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rect id="Rectangle 273" o:spid="_x0000_s1267" style="position:absolute;left:7412;top:3331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" filled="f" strokecolor="#243f60 [1604]" strokeweight="2pt"/>
                    <v:line id="Straight Connector 274" o:spid="_x0000_s1268" style="position:absolute;visibility:visible;mso-wrap-style:square" from="7412,33319" to="11942,35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" strokecolor="#4579b8 [3044]" strokeweight="1.25pt"/>
                    <v:line id="Straight Connector 275" o:spid="_x0000_s1269" style="position:absolute;flip:y;visibility:visible;mso-wrap-style:square" from="7412,33319" to="11942,35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" strokecolor="#4579b8 [3044]" strokeweight="1.25pt"/>
                  </v:group>
                  <v:shape id="TextBox 442" o:spid="_x0000_s1270" type="#_x0000_t202" style="position:absolute;left:11779;top:32767;width:25680;height:41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" filled="f" stroked="f">
                    <v:textbox style="mso-fit-shape-to-text:t">
                      <w:txbxContent>
                        <w:p w14:paraId="1F535C9C" w14:textId="77777777" w:rsidR="00A82160" w:rsidRDefault="00A82160" w:rsidP="00A82160">
                          <w:pPr>
                            <w:pStyle w:val="NormalWeb"/>
                            <w:spacing w:before="0" w:beforeAutospacing="0" w:after="0" w:afterAutospacing="0"/>
                          </w:pPr>
                          <w:r>
                            <w:rPr>
                              <w:rFonts w:ascii="Calibri" w:eastAsia="Times New Roman" w:hAnsi="Calibri"/>
                              <w:color w:val="000000"/>
                              <w:kern w:val="24"/>
                              <w:sz w:val="36"/>
                              <w:szCs w:val="36"/>
                            </w:rPr>
                            <w:t>: Not agreed allocation</w:t>
                          </w:r>
                        </w:p>
                      </w:txbxContent>
                    </v:textbox>
                  </v:shape>
                  <v:group id="Group 265" o:spid="_x0000_s1271" style="position:absolute;left:7412;top:29576;width:4530;height:2600" coordorigin="7412,29576"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rect id="Rectangle 271" o:spid="_x0000_s1272" style="position:absolute;left:7412;top:29576;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" filled="f" strokecolor="#243f60 [1604]" strokeweight="2pt"/>
                    <v:oval id="Oval 272" o:spid="_x0000_s1273" style="position:absolute;left:8841;top:30040;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" filled="f" strokecolor="#243f60 [1604]" strokeweight="2pt"/>
                  </v:group>
                  <v:shape id="TextBox 476" o:spid="_x0000_s1274" type="#_x0000_t202" style="position:absolute;left:11779;top:29025;width:21497;height:4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" filled="f" stroked="f">
                    <v:textbox style="mso-fit-shape-to-text:t">
                      <w:txbxContent>
                        <w:p w14:paraId="3A5D7D5A" w14:textId="77777777" w:rsidR="00A82160" w:rsidRDefault="00A82160" w:rsidP="00A82160">
                          <w:pPr>
                            <w:pStyle w:val="NormalWeb"/>
                            <w:spacing w:before="0" w:beforeAutospacing="0" w:after="0" w:afterAutospacing="0"/>
                          </w:pPr>
                          <w:r>
                            <w:rPr>
                              <w:rFonts w:ascii="Calibri" w:eastAsia="Times New Roman" w:hAnsi="Calibri"/>
                              <w:color w:val="000000"/>
                              <w:kern w:val="24"/>
                              <w:sz w:val="36"/>
                              <w:szCs w:val="36"/>
                            </w:rPr>
                            <w:t>: Agreed allocation</w:t>
                          </w:r>
                        </w:p>
                      </w:txbxContent>
                    </v:textbox>
                  </v:shape>
                  <v:shapetype id="_x0000_t32" coordsize="21600,21600" o:spt="32" o:oned="t" path="m,l21600,21600e" filled="f">
                    <v:path arrowok="t" fillok="f" o:connecttype="none"/>
                    <o:lock v:ext="edit" shapetype="t"/>
                  </v:shapetype>
                  <v:shape id="Straight Arrow Connector 267" o:spid="_x0000_s1275" type="#_x0000_t32" style="position:absolute;left:4279;width:0;height:206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" strokecolor="#4579b8 [3044]">
                    <v:stroke endarrow="block"/>
                  </v:shape>
                  <v:shape id="TextBox 250" o:spid="_x0000_s1276" type="#_x0000_t202" style="position:absolute;left:-3807;top:8041;width:12519;height:414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" filled="f" stroked="f">
                    <v:textbox style="mso-fit-shape-to-text:t">
                      <w:txbxContent>
                        <w:p w14:paraId="45D94E9A" w14:textId="77777777" w:rsidR="00A82160" w:rsidRDefault="00A82160" w:rsidP="00A82160">
                          <w:pPr>
                            <w:pStyle w:val="NormalWeb"/>
                            <w:spacing w:before="0" w:beforeAutospacing="0" w:after="0" w:afterAutospacing="0"/>
                          </w:pPr>
                          <w:r>
                            <w:rPr>
                              <w:rFonts w:asciiTheme="minorHAnsi" w:hAnsi="Calibri" w:cstheme="minorBidi"/>
                              <w:color w:val="000000" w:themeColor="text1"/>
                              <w:kern w:val="24"/>
                              <w:sz w:val="36"/>
                              <w:szCs w:val="36"/>
                            </w:rPr>
                            <w:t>frequency</w:t>
                          </w:r>
                        </w:p>
                      </w:txbxContent>
                    </v:textbox>
                  </v:shape>
                  <v:shape id="Straight Arrow Connector 269" o:spid="_x0000_s1277" type="#_x0000_t32" style="position:absolute;left:6235;top:21541;width:520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" strokecolor="#4579b8 [3044]">
                    <v:stroke endarrow="block"/>
                  </v:shape>
                  <v:shape id="TextBox 253" o:spid="_x0000_s1278" type="#_x0000_t202" style="position:absolute;left:25676;top:21121;width:6814;height:4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" filled="f" stroked="f">
                    <v:textbox style="mso-fit-shape-to-text:t">
                      <w:txbxContent>
                        <w:p w14:paraId="6253D24E" w14:textId="77777777" w:rsidR="00A82160" w:rsidRDefault="00A82160" w:rsidP="00A82160">
                          <w:pPr>
                            <w:pStyle w:val="NormalWeb"/>
                            <w:spacing w:before="0" w:beforeAutospacing="0" w:after="0" w:afterAutospacing="0"/>
                          </w:pPr>
                          <w:r>
                            <w:rPr>
                              <w:rFonts w:asciiTheme="minorHAnsi" w:hAnsi="Calibri" w:cstheme="minorBidi"/>
                              <w:color w:val="000000" w:themeColor="text1"/>
                              <w:kern w:val="24"/>
                              <w:sz w:val="36"/>
                              <w:szCs w:val="36"/>
                            </w:rPr>
                            <w:t>time</w:t>
                          </w:r>
                        </w:p>
                      </w:txbxContent>
                    </v:textbox>
                  </v:shape>
                </v:group>
                <w10:anchorlock/>
              </v:group>
            </w:pict>
          </mc:Fallback>
        </mc:AlternateContent>
      </w:r>
      <w:r w:rsidR="00A67A12">
        <w:rPr>
          <w:rFonts w:eastAsia="MS Mincho"/>
          <w:lang w:val="en-US" w:eastAsia="ja-JP"/>
        </w:rPr>
        <w:t xml:space="preserve"> </w:t>
      </w:r>
    </w:p>
    <w:p w14:paraId="389E193C" w14:textId="25840E90" w:rsidR="00AA4253" w:rsidRDefault="00AA4253" w:rsidP="007F0ABE">
      <w:pPr>
        <w:pStyle w:val="Caption"/>
        <w:rPr>
          <w:rFonts w:eastAsia="MS Mincho"/>
          <w:lang w:val="en-US" w:eastAsia="ja-JP"/>
        </w:rPr>
      </w:pPr>
      <w:bookmarkStart w:id="16" w:name="_Ref484774823"/>
      <w:r>
        <w:t xml:space="preserve">Figure </w:t>
      </w:r>
      <w:r>
        <w:fldChar w:fldCharType="begin"/>
      </w:r>
      <w:r>
        <w:instrText xml:space="preserve"> SEQ Figure \* ARABIC </w:instrText>
      </w:r>
      <w:r>
        <w:fldChar w:fldCharType="separate"/>
      </w:r>
      <w:r>
        <w:rPr>
          <w:noProof/>
        </w:rPr>
        <w:t>1</w:t>
      </w:r>
      <w:r>
        <w:fldChar w:fldCharType="end"/>
      </w:r>
      <w:bookmarkEnd w:id="16"/>
      <w:r>
        <w:t>: Possible allocations for PRACH recovery signal transmission.</w:t>
      </w:r>
      <w:r w:rsidR="00A82160">
        <w:t xml:space="preserve"> The time duration and the -frequency allocation of the “other PRACH” is determined by the PRACH format used. Each box </w:t>
      </w:r>
      <w:r w:rsidR="0097733E">
        <w:t>has the same frequency span and time duration as a PRACH resource.</w:t>
      </w:r>
    </w:p>
    <w:p w14:paraId="1A7BF87B" w14:textId="566EEEC3" w:rsidR="00BD2C10" w:rsidRDefault="007F0ABE" w:rsidP="00F603C8">
      <w:pPr>
        <w:rPr>
          <w:rFonts w:eastAsia="MS Mincho"/>
          <w:lang w:val="en-US"/>
        </w:rPr>
      </w:pPr>
      <w:r>
        <w:rPr>
          <w:rFonts w:eastAsia="MS Mincho"/>
          <w:lang w:val="en-US"/>
        </w:rPr>
        <w:t>One of the agreements in the previous meeting was to support PUCCH as a beam recovery signal.</w:t>
      </w:r>
      <w:r w:rsidR="002A5D1F">
        <w:rPr>
          <w:rFonts w:eastAsia="MS Mincho"/>
          <w:lang w:val="en-US"/>
        </w:rPr>
        <w:t xml:space="preserve"> </w:t>
      </w:r>
      <w:r w:rsidR="00BD2C10">
        <w:rPr>
          <w:rFonts w:eastAsia="MS Mincho"/>
          <w:lang w:val="en-US"/>
        </w:rPr>
        <w:t xml:space="preserve">When the UE has identified a new candidate beam, </w:t>
      </w:r>
      <w:r w:rsidR="00BD2C10">
        <w:t>it may be that the signal to/from the new beam will travel through a different path to the UE compared to the old beam. If the signal reaches the UE via a reflection, the propagation delay will be different. In many cases, the difference in propagation delay will be small, but it is not unlikely that the difference will be significant. One suc</w:t>
      </w:r>
      <w:r w:rsidR="00D46C03">
        <w:t xml:space="preserve">h example is illustrated in </w:t>
      </w:r>
      <w:r w:rsidR="00D46C03">
        <w:fldChar w:fldCharType="begin"/>
      </w:r>
      <w:r w:rsidR="00D46C03">
        <w:instrText xml:space="preserve"> REF _Ref481409249 \h </w:instrText>
      </w:r>
      <w:r w:rsidR="00D46C03">
        <w:fldChar w:fldCharType="separate"/>
      </w:r>
      <w:r w:rsidR="00D46C03">
        <w:t xml:space="preserve">Figure </w:t>
      </w:r>
      <w:r w:rsidR="00D46C03">
        <w:rPr>
          <w:noProof/>
        </w:rPr>
        <w:t>2</w:t>
      </w:r>
      <w:r w:rsidR="00D46C03">
        <w:fldChar w:fldCharType="end"/>
      </w:r>
      <w:r w:rsidR="00D46C03">
        <w:t>.</w:t>
      </w:r>
    </w:p>
    <w:p w14:paraId="0DF30413" w14:textId="1B124AD6" w:rsidR="00F603C8" w:rsidRDefault="00D46C03" w:rsidP="00F603C8">
      <w:pPr>
        <w:rPr>
          <w:rFonts w:eastAsia="MS Mincho"/>
          <w:lang w:val="en-US"/>
        </w:rPr>
      </w:pPr>
      <w:r>
        <w:rPr>
          <w:noProof/>
          <w:lang w:val="en-US" w:eastAsia="en-US"/>
        </w:rPr>
        <mc:AlternateContent>
          <mc:Choice Requires="wps">
            <w:drawing>
              <wp:anchor distT="0" distB="0" distL="114300" distR="114300" simplePos="0" relativeHeight="251659264" behindDoc="0" locked="0" layoutInCell="1" allowOverlap="1" wp14:anchorId="5426926C" wp14:editId="0355F959">
                <wp:simplePos x="0" y="0"/>
                <wp:positionH relativeFrom="column">
                  <wp:posOffset>3343275</wp:posOffset>
                </wp:positionH>
                <wp:positionV relativeFrom="paragraph">
                  <wp:posOffset>1147445</wp:posOffset>
                </wp:positionV>
                <wp:extent cx="857250" cy="584775"/>
                <wp:effectExtent l="0" t="0" r="0" b="0"/>
                <wp:wrapNone/>
                <wp:docPr id="25" name="TextBox 6"/>
                <wp:cNvGraphicFramePr/>
                <a:graphic xmlns:a="http://schemas.openxmlformats.org/drawingml/2006/main">
                  <a:graphicData uri="http://schemas.microsoft.com/office/word/2010/wordprocessingShape">
                    <wps:wsp>
                      <wps:cNvSpPr txBox="1"/>
                      <wps:spPr>
                        <a:xfrm>
                          <a:off x="0" y="0"/>
                          <a:ext cx="857250" cy="584775"/>
                        </a:xfrm>
                        <a:prstGeom prst="rect">
                          <a:avLst/>
                        </a:prstGeom>
                        <a:noFill/>
                      </wps:spPr>
                      <wps:txbx>
                        <w:txbxContent>
                          <w:p w14:paraId="20DF9CFE" w14:textId="77777777" w:rsidR="00D46C03" w:rsidRDefault="00D46C03" w:rsidP="00D46C03">
                            <w:pPr>
                              <w:pStyle w:val="NormalWeb"/>
                              <w:spacing w:before="192" w:beforeAutospacing="0" w:after="0" w:afterAutospacing="0"/>
                              <w:textAlignment w:val="baseline"/>
                            </w:pPr>
                            <w:r>
                              <w:rPr>
                                <w:rFonts w:ascii="Arial" w:hAnsi="Arial" w:cstheme="minorBidi"/>
                                <w:b/>
                                <w:bCs/>
                                <w:color w:val="1F497D" w:themeColor="text2"/>
                                <w:kern w:val="24"/>
                                <w:sz w:val="32"/>
                                <w:szCs w:val="32"/>
                              </w:rPr>
                              <w:t xml:space="preserve">0.7 </w:t>
                            </w:r>
                            <w:r>
                              <w:rPr>
                                <w:rFonts w:ascii="Arial" w:hAnsi="Arial" w:cstheme="minorBidi"/>
                                <w:b/>
                                <w:bCs/>
                                <w:color w:val="1F497D" w:themeColor="text2"/>
                                <w:kern w:val="24"/>
                                <w:sz w:val="32"/>
                                <w:szCs w:val="32"/>
                                <w:lang w:val="el-GR"/>
                              </w:rPr>
                              <w:t>μ</w:t>
                            </w:r>
                            <w:r>
                              <w:rPr>
                                <w:rFonts w:ascii="Arial" w:hAnsi="Arial" w:cstheme="minorBidi"/>
                                <w:b/>
                                <w:bCs/>
                                <w:color w:val="1F497D" w:themeColor="text2"/>
                                <w:kern w:val="24"/>
                                <w:sz w:val="32"/>
                                <w:szCs w:val="32"/>
                              </w:rPr>
                              <w:t>s</w:t>
                            </w:r>
                            <w:r>
                              <w:rPr>
                                <w:rFonts w:ascii="Arial" w:hAnsi="Arial" w:cstheme="minorBidi"/>
                                <w:b/>
                                <w:bCs/>
                                <w:color w:val="1F497D" w:themeColor="text2"/>
                                <w:kern w:val="24"/>
                                <w:sz w:val="32"/>
                                <w:szCs w:val="32"/>
                              </w:rPr>
                              <w:br/>
                              <w:t>210 m</w:t>
                            </w:r>
                          </w:p>
                        </w:txbxContent>
                      </wps:txbx>
                      <wps:bodyPr wrap="square" rtlCol="0">
                        <a:spAutoFit/>
                      </wps:bodyPr>
                    </wps:wsp>
                  </a:graphicData>
                </a:graphic>
                <wp14:sizeRelH relativeFrom="margin">
                  <wp14:pctWidth>0</wp14:pctWidth>
                </wp14:sizeRelH>
              </wp:anchor>
            </w:drawing>
          </mc:Choice>
          <mc:Fallback>
            <w:pict>
              <v:shape w14:anchorId="5426926C" id="TextBox 6" o:spid="_x0000_s1279" type="#_x0000_t202" style="position:absolute;left:0;text-align:left;margin-left:263.25pt;margin-top:90.35pt;width:67.5pt;height:46.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" filled="f" stroked="f">
                <v:textbox style="mso-fit-shape-to-text:t">
                  <w:txbxContent>
                    <w:p w14:paraId="20DF9CFE" w14:textId="77777777" w:rsidR="00D46C03" w:rsidRDefault="00D46C03" w:rsidP="00D46C03">
                      <w:pPr>
                        <w:pStyle w:val="NormalWeb"/>
                        <w:spacing w:before="192" w:beforeAutospacing="0" w:after="0" w:afterAutospacing="0"/>
                        <w:textAlignment w:val="baseline"/>
                      </w:pPr>
                      <w:r>
                        <w:rPr>
                          <w:rFonts w:ascii="Arial" w:hAnsi="Arial" w:cstheme="minorBidi"/>
                          <w:b/>
                          <w:bCs/>
                          <w:color w:val="1F497D" w:themeColor="text2"/>
                          <w:kern w:val="24"/>
                          <w:sz w:val="32"/>
                          <w:szCs w:val="32"/>
                        </w:rPr>
                        <w:t xml:space="preserve">0.7 </w:t>
                      </w:r>
                      <w:r>
                        <w:rPr>
                          <w:rFonts w:ascii="Arial" w:hAnsi="Arial" w:cstheme="minorBidi"/>
                          <w:b/>
                          <w:bCs/>
                          <w:color w:val="1F497D" w:themeColor="text2"/>
                          <w:kern w:val="24"/>
                          <w:sz w:val="32"/>
                          <w:szCs w:val="32"/>
                          <w:lang w:val="el-GR"/>
                        </w:rPr>
                        <w:t>μ</w:t>
                      </w:r>
                      <w:r>
                        <w:rPr>
                          <w:rFonts w:ascii="Arial" w:hAnsi="Arial" w:cstheme="minorBidi"/>
                          <w:b/>
                          <w:bCs/>
                          <w:color w:val="1F497D" w:themeColor="text2"/>
                          <w:kern w:val="24"/>
                          <w:sz w:val="32"/>
                          <w:szCs w:val="32"/>
                        </w:rPr>
                        <w:t>s</w:t>
                      </w:r>
                      <w:r>
                        <w:rPr>
                          <w:rFonts w:ascii="Arial" w:hAnsi="Arial" w:cstheme="minorBidi"/>
                          <w:b/>
                          <w:bCs/>
                          <w:color w:val="1F497D" w:themeColor="text2"/>
                          <w:kern w:val="24"/>
                          <w:sz w:val="32"/>
                          <w:szCs w:val="32"/>
                        </w:rPr>
                        <w:br/>
                        <w:t>210 m</w:t>
                      </w:r>
                    </w:p>
                  </w:txbxContent>
                </v:textbox>
              </v:shape>
            </w:pict>
          </mc:Fallback>
        </mc:AlternateContent>
      </w:r>
      <w:r w:rsidRPr="00D46C03">
        <w:rPr>
          <w:rFonts w:eastAsia="MS Mincho"/>
          <w:noProof/>
          <w:lang w:val="en-US" w:eastAsia="en-US"/>
        </w:rPr>
        <mc:AlternateContent>
          <mc:Choice Requires="wps">
            <w:drawing>
              <wp:anchor distT="0" distB="0" distL="114300" distR="114300" simplePos="0" relativeHeight="251656192" behindDoc="0" locked="0" layoutInCell="1" allowOverlap="1" wp14:anchorId="48E48ABE" wp14:editId="4E3CF977">
                <wp:simplePos x="0" y="0"/>
                <wp:positionH relativeFrom="column">
                  <wp:posOffset>3086100</wp:posOffset>
                </wp:positionH>
                <wp:positionV relativeFrom="paragraph">
                  <wp:posOffset>890270</wp:posOffset>
                </wp:positionV>
                <wp:extent cx="235536" cy="1285875"/>
                <wp:effectExtent l="0" t="0" r="12700" b="28575"/>
                <wp:wrapNone/>
                <wp:docPr id="21" name="Right Brace 4"/>
                <wp:cNvGraphicFramePr/>
                <a:graphic xmlns:a="http://schemas.openxmlformats.org/drawingml/2006/main">
                  <a:graphicData uri="http://schemas.microsoft.com/office/word/2010/wordprocessingShape">
                    <wps:wsp>
                      <wps:cNvSpPr/>
                      <wps:spPr bwMode="auto">
                        <a:xfrm>
                          <a:off x="0" y="0"/>
                          <a:ext cx="235536" cy="1285875"/>
                        </a:xfrm>
                        <a:prstGeom prst="rightBrace">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5648CE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243pt;margin-top:70.1pt;width:18.55pt;height:101.2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" adj="330" strokecolor="black [3213]" strokeweight="1pt">
                <v:textbox inset="2mm,,2mm"/>
              </v:shape>
            </w:pict>
          </mc:Fallback>
        </mc:AlternateContent>
      </w:r>
      <w:r w:rsidR="00F603C8">
        <w:rPr>
          <w:rFonts w:eastAsia="MS Mincho"/>
          <w:lang w:val="en-US"/>
        </w:rPr>
        <w:t xml:space="preserve">  </w:t>
      </w:r>
      <w:r>
        <w:rPr>
          <w:rFonts w:eastAsia="MS Mincho"/>
          <w:noProof/>
          <w:lang w:val="en-US" w:eastAsia="en-US"/>
        </w:rPr>
        <mc:AlternateContent>
          <mc:Choice Requires="wpc">
            <w:drawing>
              <wp:inline distT="0" distB="0" distL="0" distR="0" wp14:anchorId="14503A77" wp14:editId="440BD150">
                <wp:extent cx="4391025" cy="3200400"/>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4" name="Picture 24"/>
                          <pic:cNvPicPr/>
                        </pic:nvPicPr>
                        <pic:blipFill>
                          <a:blip r:embed="rId13">
                            <a:extLst>
                              <a:ext uri="{28A0092B-C50C-407E-A947-70E740481C1C}">
                                <a14:useLocalDpi xmlns:a14="http://schemas.microsoft.com/office/drawing/2010/main" val="0"/>
                              </a:ext>
                            </a:extLst>
                          </a:blip>
                          <a:stretch>
                            <a:fillRect/>
                          </a:stretch>
                        </pic:blipFill>
                        <pic:spPr>
                          <a:xfrm>
                            <a:off x="0" y="0"/>
                            <a:ext cx="4268416" cy="3200400"/>
                          </a:xfrm>
                          <a:prstGeom prst="rect">
                            <a:avLst/>
                          </a:prstGeom>
                        </pic:spPr>
                      </pic:pic>
                    </wpc:wpc>
                  </a:graphicData>
                </a:graphic>
              </wp:inline>
            </w:drawing>
          </mc:Choice>
          <mc:Fallback>
            <w:pict>
              <v:group w14:anchorId="6DD06A62" id="Canvas 23" o:spid="_x0000_s1026" editas="canvas" style="width:345.75pt;height:252pt;mso-position-horizontal-relative:char;mso-position-vertical-relative:line" coordsize="43910,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">
                <v:shape id="_x0000_s1027" type="#_x0000_t75" style="position:absolute;width:43910;height:32004;visibility:visible;mso-wrap-style:square">
                  <v:fill o:detectmouseclick="t"/>
                  <v:path o:connecttype="none"/>
                </v:shape>
                <v:shape id="Picture 24" o:spid="_x0000_s1028" type="#_x0000_t75" style="position:absolute;width:4268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">
                  <v:imagedata r:id="rId14" o:title=""/>
                </v:shape>
                <w10:anchorlock/>
              </v:group>
            </w:pict>
          </mc:Fallback>
        </mc:AlternateContent>
      </w:r>
    </w:p>
    <w:p w14:paraId="2EA56F2B" w14:textId="4357D1A4" w:rsidR="00D46C03" w:rsidRDefault="00D46C03" w:rsidP="00F603C8">
      <w:pPr>
        <w:rPr>
          <w:rFonts w:eastAsia="MS Mincho"/>
          <w:lang w:val="en-US"/>
        </w:rPr>
      </w:pPr>
    </w:p>
    <w:p w14:paraId="5A67985F" w14:textId="0B368E3D" w:rsidR="00D46C03" w:rsidRDefault="00D46C03" w:rsidP="00D46C03">
      <w:pPr>
        <w:pStyle w:val="Caption"/>
      </w:pPr>
      <w:bookmarkStart w:id="17" w:name="_Ref481409249"/>
      <w:r>
        <w:lastRenderedPageBreak/>
        <w:t xml:space="preserve">Figure </w:t>
      </w:r>
      <w:r>
        <w:fldChar w:fldCharType="begin"/>
      </w:r>
      <w:r>
        <w:instrText xml:space="preserve"> SEQ Figure \* ARABIC </w:instrText>
      </w:r>
      <w:r>
        <w:fldChar w:fldCharType="separate"/>
      </w:r>
      <w:r w:rsidR="00AA4253">
        <w:rPr>
          <w:noProof/>
        </w:rPr>
        <w:t>2</w:t>
      </w:r>
      <w:r>
        <w:fldChar w:fldCharType="end"/>
      </w:r>
      <w:bookmarkEnd w:id="17"/>
      <w:r>
        <w:t>: Results from a field test with beam switching. Approximately at t=35s, the gNB changes its Tx beam. When this happens, the propagation delay changes abruptly with 0.7 us. This is larger than the cyclic prefix at 120kHz sub-carrier spacing, which would make it difficult for the UE to synchronize to the newly received beam.</w:t>
      </w:r>
    </w:p>
    <w:p w14:paraId="6D89E7D6" w14:textId="25579552" w:rsidR="00D46C03" w:rsidRDefault="00D46C03" w:rsidP="00F603C8">
      <w:pPr>
        <w:rPr>
          <w:rFonts w:eastAsia="MS Mincho"/>
        </w:rPr>
      </w:pPr>
      <w:r>
        <w:rPr>
          <w:rFonts w:eastAsia="MS Mincho"/>
        </w:rPr>
        <w:t xml:space="preserve">The beam switch illustrated in </w:t>
      </w:r>
      <w:r>
        <w:rPr>
          <w:rFonts w:eastAsia="MS Mincho"/>
        </w:rPr>
        <w:fldChar w:fldCharType="begin"/>
      </w:r>
      <w:r>
        <w:rPr>
          <w:rFonts w:eastAsia="MS Mincho"/>
        </w:rPr>
        <w:instrText xml:space="preserve"> REF _Ref481409249 \h </w:instrText>
      </w:r>
      <w:r>
        <w:rPr>
          <w:rFonts w:eastAsia="MS Mincho"/>
        </w:rPr>
      </w:r>
      <w:r>
        <w:rPr>
          <w:rFonts w:eastAsia="MS Mincho"/>
        </w:rPr>
        <w:fldChar w:fldCharType="separate"/>
      </w:r>
      <w:r>
        <w:t xml:space="preserve">Figure </w:t>
      </w:r>
      <w:r>
        <w:rPr>
          <w:noProof/>
        </w:rPr>
        <w:t>2</w:t>
      </w:r>
      <w:r>
        <w:rPr>
          <w:rFonts w:eastAsia="MS Mincho"/>
        </w:rPr>
        <w:fldChar w:fldCharType="end"/>
      </w:r>
      <w:r>
        <w:rPr>
          <w:rFonts w:eastAsia="MS Mincho"/>
        </w:rPr>
        <w:t xml:space="preserve"> results in a large change in propagation delay. If the beam recovery request was sent in a new beam at t=35.5s using the timing from the old beam, the cyclic prefix of the PUCCH would be insufficient to absorb the difference in propagation delay. Hence, we can observe</w:t>
      </w:r>
    </w:p>
    <w:p w14:paraId="2C083A24" w14:textId="2A718A6F" w:rsidR="00D46C03" w:rsidRDefault="002A5D1F" w:rsidP="00B76D85">
      <w:pPr>
        <w:pStyle w:val="Observation"/>
        <w:rPr>
          <w:rFonts w:eastAsia="MS Mincho"/>
        </w:rPr>
      </w:pPr>
      <w:bookmarkStart w:id="18" w:name="_Ref484784966"/>
      <w:r>
        <w:rPr>
          <w:rFonts w:eastAsia="MS Mincho"/>
        </w:rPr>
        <w:t>The cyclic prefix of PUCCH may be insufficient to handle the changes in propagation delay resulting from a beam switch.</w:t>
      </w:r>
      <w:bookmarkEnd w:id="18"/>
    </w:p>
    <w:p w14:paraId="60D88669" w14:textId="1A57F4C8" w:rsidR="0097733E" w:rsidRDefault="0097733E" w:rsidP="0097733E">
      <w:pPr>
        <w:rPr>
          <w:rFonts w:eastAsia="MS Mincho"/>
        </w:rPr>
      </w:pPr>
      <w:r>
        <w:rPr>
          <w:rFonts w:eastAsia="MS Mincho"/>
        </w:rPr>
        <w:t xml:space="preserve">In contrast, the cyclic prefix for </w:t>
      </w:r>
      <w:r w:rsidR="001E5522">
        <w:rPr>
          <w:rFonts w:eastAsia="MS Mincho"/>
        </w:rPr>
        <w:t xml:space="preserve">many </w:t>
      </w:r>
      <w:r>
        <w:rPr>
          <w:rFonts w:eastAsia="MS Mincho"/>
        </w:rPr>
        <w:t xml:space="preserve">PRACH </w:t>
      </w:r>
      <w:r w:rsidR="001E5522">
        <w:rPr>
          <w:rFonts w:eastAsia="MS Mincho"/>
        </w:rPr>
        <w:t xml:space="preserve">formats </w:t>
      </w:r>
      <w:r>
        <w:rPr>
          <w:rFonts w:eastAsia="MS Mincho"/>
        </w:rPr>
        <w:t>at 120kHz is</w:t>
      </w:r>
      <w:r w:rsidR="001E5522">
        <w:rPr>
          <w:rFonts w:eastAsia="MS Mincho"/>
        </w:rPr>
        <w:t xml:space="preserve"> 8μs</w:t>
      </w:r>
      <w:r>
        <w:rPr>
          <w:rFonts w:eastAsia="MS Mincho"/>
        </w:rPr>
        <w:t xml:space="preserve">, which is </w:t>
      </w:r>
      <w:r w:rsidR="001E5522">
        <w:rPr>
          <w:rFonts w:eastAsia="MS Mincho"/>
        </w:rPr>
        <w:t xml:space="preserve">clearly </w:t>
      </w:r>
      <w:r>
        <w:rPr>
          <w:rFonts w:eastAsia="MS Mincho"/>
        </w:rPr>
        <w:t>sufficient to handle such a large change in propagation delay.</w:t>
      </w:r>
    </w:p>
    <w:p w14:paraId="1B273C2B" w14:textId="10CF2DA9" w:rsidR="0028776D" w:rsidRDefault="00A77DCF" w:rsidP="009356A7">
      <w:pPr>
        <w:pStyle w:val="Heading2"/>
        <w:rPr>
          <w:rFonts w:eastAsia="MS Mincho"/>
          <w:lang w:val="en-US" w:eastAsia="ja-JP"/>
        </w:rPr>
      </w:pPr>
      <w:r>
        <w:rPr>
          <w:rFonts w:eastAsia="MS Mincho"/>
          <w:lang w:val="en-US" w:eastAsia="ja-JP"/>
        </w:rPr>
        <w:t>B</w:t>
      </w:r>
      <w:r w:rsidR="009356A7" w:rsidRPr="009356A7">
        <w:rPr>
          <w:rFonts w:eastAsia="MS Mincho"/>
          <w:lang w:val="en-US" w:eastAsia="ja-JP"/>
        </w:rPr>
        <w:t xml:space="preserve">eam failure recovery request </w:t>
      </w:r>
      <w:r w:rsidR="007F3FC8">
        <w:rPr>
          <w:rFonts w:eastAsia="MS Mincho"/>
          <w:lang w:val="en-US" w:eastAsia="ja-JP"/>
        </w:rPr>
        <w:t>response</w:t>
      </w:r>
    </w:p>
    <w:p w14:paraId="262350EC" w14:textId="5111CED6" w:rsidR="00AB425A" w:rsidRDefault="00AB425A" w:rsidP="000F2E3F">
      <w:pPr>
        <w:rPr>
          <w:rFonts w:eastAsia="MS Mincho"/>
          <w:lang w:val="en-US" w:eastAsia="ja-JP"/>
        </w:rPr>
      </w:pPr>
      <w:r>
        <w:rPr>
          <w:rFonts w:eastAsia="MS Mincho"/>
          <w:lang w:val="en-US" w:eastAsia="ja-JP"/>
        </w:rPr>
        <w:t>RAN1 has agreed that the</w:t>
      </w:r>
      <w:r w:rsidRPr="00AB425A">
        <w:rPr>
          <w:rFonts w:eastAsia="MS Mincho"/>
          <w:lang w:val="en-US" w:eastAsia="ja-JP"/>
        </w:rPr>
        <w:t xml:space="preserve"> UE monitors NR PDCCH with the assumption that the corresponding PDCCH DM-RS is spatial QCL’ed with RS of the UE-identified candidate beam(s)</w:t>
      </w:r>
      <w:r>
        <w:rPr>
          <w:rFonts w:eastAsia="MS Mincho"/>
          <w:lang w:val="en-US" w:eastAsia="ja-JP"/>
        </w:rPr>
        <w:t xml:space="preserve">, i.e., with the </w:t>
      </w:r>
      <w:r w:rsidR="00622D28">
        <w:rPr>
          <w:rFonts w:eastAsia="MS Mincho"/>
          <w:lang w:val="en-US" w:eastAsia="ja-JP"/>
        </w:rPr>
        <w:t>beam identification RS</w:t>
      </w:r>
      <w:r>
        <w:rPr>
          <w:rFonts w:eastAsia="MS Mincho"/>
          <w:lang w:val="en-US" w:eastAsia="ja-JP"/>
        </w:rPr>
        <w:t>.</w:t>
      </w:r>
      <w:r w:rsidR="00622D28">
        <w:rPr>
          <w:rFonts w:eastAsia="MS Mincho"/>
          <w:lang w:val="en-US" w:eastAsia="ja-JP"/>
        </w:rPr>
        <w:t xml:space="preserve"> </w:t>
      </w:r>
      <w:r w:rsidR="006933FD">
        <w:rPr>
          <w:rFonts w:eastAsia="MS Mincho"/>
          <w:lang w:val="en-US" w:eastAsia="ja-JP"/>
        </w:rPr>
        <w:t>To minimize the UE complexity, it is reasonable that the UE monitors a single search space, and to provide maximum coverage, it is reasonable to use a large aggregation level.</w:t>
      </w:r>
      <w:r w:rsidR="007F3FC8">
        <w:rPr>
          <w:rFonts w:eastAsia="MS Mincho"/>
          <w:lang w:val="en-US" w:eastAsia="ja-JP"/>
        </w:rPr>
        <w:t xml:space="preserve"> </w:t>
      </w:r>
    </w:p>
    <w:p w14:paraId="3338BD3D" w14:textId="0269C999" w:rsidR="007F3FC8" w:rsidRDefault="007F3FC8" w:rsidP="007F3FC8">
      <w:pPr>
        <w:pStyle w:val="Proposal"/>
        <w:rPr>
          <w:rFonts w:eastAsia="MS Mincho"/>
          <w:lang w:val="en-US" w:eastAsia="ja-JP"/>
        </w:rPr>
      </w:pPr>
      <w:bookmarkStart w:id="19" w:name="_Ref484785112"/>
      <w:r>
        <w:rPr>
          <w:rFonts w:eastAsia="MS Mincho"/>
          <w:lang w:val="en-US" w:eastAsia="ja-JP"/>
        </w:rPr>
        <w:t>The UE monitors a single search space with a large aggregation level for a response to the beam recovery request signal.</w:t>
      </w:r>
      <w:bookmarkEnd w:id="19"/>
    </w:p>
    <w:p w14:paraId="4EFAE3E9" w14:textId="74C2CD2F" w:rsidR="009356A7" w:rsidRDefault="009356A7" w:rsidP="000F2E3F">
      <w:pPr>
        <w:rPr>
          <w:rFonts w:eastAsia="MS Mincho"/>
          <w:lang w:val="en-US" w:eastAsia="ja-JP"/>
        </w:rPr>
      </w:pPr>
      <w:r>
        <w:rPr>
          <w:rFonts w:eastAsia="MS Mincho"/>
          <w:lang w:val="en-US" w:eastAsia="ja-JP"/>
        </w:rPr>
        <w:t>RAN1 has also agreed that the monitoring takes place during a time window, and that the UE may retransmit the beam recovery request under some circumstances. The exact conditions for retransmission should be handled by RAN2.</w:t>
      </w:r>
      <w:r w:rsidR="00767D08">
        <w:rPr>
          <w:rFonts w:eastAsia="MS Mincho"/>
          <w:lang w:val="en-US" w:eastAsia="ja-JP"/>
        </w:rPr>
        <w:t xml:space="preserve"> </w:t>
      </w:r>
    </w:p>
    <w:p w14:paraId="77F63106" w14:textId="7EF5439B" w:rsidR="009356A7" w:rsidRDefault="00767D08" w:rsidP="000F2E3F">
      <w:pPr>
        <w:rPr>
          <w:rFonts w:eastAsia="MS Mincho"/>
          <w:lang w:val="en-US" w:eastAsia="ja-JP"/>
        </w:rPr>
      </w:pPr>
      <w:r>
        <w:rPr>
          <w:rFonts w:eastAsia="MS Mincho"/>
          <w:lang w:val="en-US" w:eastAsia="ja-JP"/>
        </w:rPr>
        <w:t xml:space="preserve">The </w:t>
      </w:r>
      <w:r w:rsidR="009356A7">
        <w:rPr>
          <w:rFonts w:eastAsia="MS Mincho"/>
          <w:lang w:val="en-US" w:eastAsia="ja-JP"/>
        </w:rPr>
        <w:t>beam recovery re</w:t>
      </w:r>
      <w:r>
        <w:rPr>
          <w:rFonts w:eastAsia="MS Mincho"/>
          <w:lang w:val="en-US" w:eastAsia="ja-JP"/>
        </w:rPr>
        <w:t>quest response may convey additional control signaling in PDSCH to reestablish the connection with the UE. The exact contents of that s</w:t>
      </w:r>
      <w:r w:rsidR="00756F08">
        <w:rPr>
          <w:rFonts w:eastAsia="MS Mincho"/>
          <w:lang w:val="en-US" w:eastAsia="ja-JP"/>
        </w:rPr>
        <w:t>ignaling is FFS.</w:t>
      </w:r>
    </w:p>
    <w:p w14:paraId="756994F6" w14:textId="498CA8C3" w:rsidR="00E00A60" w:rsidRDefault="00756F08" w:rsidP="000F2E3F">
      <w:pPr>
        <w:rPr>
          <w:rFonts w:eastAsia="MS Mincho"/>
          <w:lang w:val="en-US" w:eastAsia="ja-JP"/>
        </w:rPr>
      </w:pPr>
      <w:r>
        <w:rPr>
          <w:rFonts w:eastAsia="MS Mincho"/>
          <w:lang w:val="en-US" w:eastAsia="ja-JP"/>
        </w:rPr>
        <w:t>RAN1 also agreed that i</w:t>
      </w:r>
      <w:r w:rsidRPr="00756F08">
        <w:rPr>
          <w:rFonts w:eastAsia="MS Mincho"/>
          <w:lang w:val="en-US" w:eastAsia="ja-JP"/>
        </w:rPr>
        <w:t xml:space="preserve">f </w:t>
      </w:r>
      <w:r>
        <w:rPr>
          <w:rFonts w:eastAsia="MS Mincho"/>
          <w:lang w:val="en-US" w:eastAsia="ja-JP"/>
        </w:rPr>
        <w:t xml:space="preserve">the UE has </w:t>
      </w:r>
      <w:r w:rsidRPr="00756F08">
        <w:rPr>
          <w:rFonts w:eastAsia="MS Mincho"/>
          <w:lang w:val="en-US" w:eastAsia="ja-JP"/>
        </w:rPr>
        <w:t xml:space="preserve">not detected </w:t>
      </w:r>
      <w:r>
        <w:rPr>
          <w:rFonts w:eastAsia="MS Mincho"/>
          <w:lang w:val="en-US" w:eastAsia="ja-JP"/>
        </w:rPr>
        <w:t xml:space="preserve">the beam failure recovery request </w:t>
      </w:r>
      <w:r w:rsidRPr="00756F08">
        <w:rPr>
          <w:rFonts w:eastAsia="MS Mincho"/>
          <w:lang w:val="en-US" w:eastAsia="ja-JP"/>
        </w:rPr>
        <w:t>after a certain number of transmission(s), UE notifies higher layer entities</w:t>
      </w:r>
      <w:r>
        <w:rPr>
          <w:rFonts w:eastAsia="MS Mincho"/>
          <w:lang w:val="en-US" w:eastAsia="ja-JP"/>
        </w:rPr>
        <w:t>. Since we anticipate that the beam recovery procedure should be fast, it is reasonable to assume that</w:t>
      </w:r>
      <w:r w:rsidR="006F38EC">
        <w:rPr>
          <w:rFonts w:eastAsia="MS Mincho"/>
          <w:lang w:val="en-US" w:eastAsia="ja-JP"/>
        </w:rPr>
        <w:t xml:space="preserve"> the interval between the transmissions will be short. Hence, the UE will complete a significant number of transmissions in a short time. E.g., if the beam recovery request signal is transmitted every 20ms, the UE would perf</w:t>
      </w:r>
      <w:r w:rsidR="009F7478">
        <w:rPr>
          <w:rFonts w:eastAsia="MS Mincho"/>
          <w:lang w:val="en-US" w:eastAsia="ja-JP"/>
        </w:rPr>
        <w:t>orm 20 retransmissions in only 4</w:t>
      </w:r>
      <w:r w:rsidR="006F38EC">
        <w:rPr>
          <w:rFonts w:eastAsia="MS Mincho"/>
          <w:lang w:val="en-US" w:eastAsia="ja-JP"/>
        </w:rPr>
        <w:t>00ms.</w:t>
      </w:r>
    </w:p>
    <w:p w14:paraId="627EC14A" w14:textId="77777777" w:rsidR="00E00A60" w:rsidRDefault="00E00A60" w:rsidP="00E00A60">
      <w:pPr>
        <w:pStyle w:val="Observation"/>
        <w:rPr>
          <w:rFonts w:eastAsia="MS Mincho"/>
          <w:lang w:val="en-US" w:eastAsia="ja-JP"/>
        </w:rPr>
      </w:pPr>
      <w:bookmarkStart w:id="20" w:name="_Ref484784995"/>
      <w:r>
        <w:rPr>
          <w:rFonts w:eastAsia="MS Mincho"/>
          <w:lang w:val="en-US" w:eastAsia="ja-JP"/>
        </w:rPr>
        <w:t>The UE will complete a significant number of beam failure recovery requests in a rather short time.</w:t>
      </w:r>
      <w:bookmarkEnd w:id="20"/>
    </w:p>
    <w:p w14:paraId="34FD2A48" w14:textId="51DD927F" w:rsidR="00FB57EB" w:rsidRDefault="00E00A60" w:rsidP="00E00A60">
      <w:pPr>
        <w:rPr>
          <w:rFonts w:eastAsia="MS Mincho"/>
          <w:lang w:val="en-US" w:eastAsia="ja-JP"/>
        </w:rPr>
      </w:pPr>
      <w:r>
        <w:rPr>
          <w:rFonts w:eastAsia="MS Mincho"/>
          <w:lang w:val="en-US" w:eastAsia="ja-JP"/>
        </w:rPr>
        <w:t xml:space="preserve">Since the UE completes quite many retransmissions in a rather short time, higher layers should not declare radio link failure directly when the all retransmissions have been completed. </w:t>
      </w:r>
      <w:r w:rsidR="0097733E">
        <w:rPr>
          <w:rFonts w:eastAsia="MS Mincho"/>
          <w:lang w:val="en-US" w:eastAsia="ja-JP"/>
        </w:rPr>
        <w:t xml:space="preserve">Rather, the UE will wait until the separate RLF timer (corresponding to T310 in LTE) expires, and then declare RLF. It is well-known from LTE that in many cases, the UE will reestablish synchronization during the time when the timer runs, and that possibility should remain in NR as well. </w:t>
      </w:r>
    </w:p>
    <w:p w14:paraId="6EF996C2" w14:textId="77777777" w:rsidR="00FB57EB" w:rsidRDefault="00FB57EB" w:rsidP="00FB57EB">
      <w:pPr>
        <w:pStyle w:val="Heading2"/>
        <w:rPr>
          <w:rFonts w:eastAsia="MS Mincho"/>
          <w:lang w:val="en-US" w:eastAsia="ja-JP"/>
        </w:rPr>
      </w:pPr>
      <w:r>
        <w:rPr>
          <w:rFonts w:eastAsia="MS Mincho"/>
          <w:lang w:val="en-US" w:eastAsia="ja-JP"/>
        </w:rPr>
        <w:t>A basic beam recovery solution</w:t>
      </w:r>
    </w:p>
    <w:p w14:paraId="64676F5A" w14:textId="77777777" w:rsidR="00FA6325" w:rsidRDefault="00FB57EB" w:rsidP="00FB57EB">
      <w:pPr>
        <w:rPr>
          <w:rFonts w:eastAsia="MS Mincho"/>
          <w:lang w:val="en-US" w:eastAsia="ja-JP"/>
        </w:rPr>
      </w:pPr>
      <w:r>
        <w:rPr>
          <w:rFonts w:eastAsia="MS Mincho"/>
          <w:lang w:val="en-US" w:eastAsia="ja-JP"/>
        </w:rPr>
        <w:t>In the previous RAN1 meetings, the foundation for a beam recovery solution has been laid. Important high-level agreements have been reached, but there are still important pieces missing. If agreement could be reached on these missing pieces, RAN1 could progress with more detailed specification of a basic beam recovery solution, and at the same time, enhancements to the basic solution could be handled in parallel. However, as long as agreements are lacking on key aspects, it is impossible to specify even a basic solution in more detail.</w:t>
      </w:r>
    </w:p>
    <w:p w14:paraId="488EF9E9" w14:textId="77777777" w:rsidR="00FA6325" w:rsidRDefault="00FA6325" w:rsidP="00FB57EB">
      <w:pPr>
        <w:rPr>
          <w:rFonts w:eastAsia="MS Mincho"/>
          <w:lang w:val="en-US" w:eastAsia="ja-JP"/>
        </w:rPr>
      </w:pPr>
      <w:r>
        <w:rPr>
          <w:rFonts w:eastAsia="MS Mincho"/>
          <w:lang w:val="en-US" w:eastAsia="ja-JP"/>
        </w:rPr>
        <w:t>A basic beam recovery solution would consist of the following components:</w:t>
      </w:r>
    </w:p>
    <w:p w14:paraId="7B34BCAA" w14:textId="7E87DD23" w:rsidR="00FA6325" w:rsidRDefault="00FA6325" w:rsidP="00FA6325">
      <w:pPr>
        <w:pStyle w:val="ListParagraph"/>
        <w:numPr>
          <w:ilvl w:val="0"/>
          <w:numId w:val="33"/>
        </w:numPr>
        <w:rPr>
          <w:rFonts w:eastAsia="MS Mincho"/>
          <w:lang w:val="en-US"/>
        </w:rPr>
      </w:pPr>
      <w:r>
        <w:rPr>
          <w:rFonts w:eastAsia="MS Mincho"/>
          <w:lang w:val="en-US"/>
        </w:rPr>
        <w:t>Beam failure detection using CSI-RS, relying on CSI framework specification</w:t>
      </w:r>
    </w:p>
    <w:p w14:paraId="30A2D84D" w14:textId="77777777" w:rsidR="00FA6325" w:rsidRDefault="00FA6325" w:rsidP="00FA6325">
      <w:pPr>
        <w:pStyle w:val="ListParagraph"/>
        <w:numPr>
          <w:ilvl w:val="0"/>
          <w:numId w:val="33"/>
        </w:numPr>
        <w:rPr>
          <w:rFonts w:eastAsia="MS Mincho"/>
          <w:lang w:val="en-US"/>
        </w:rPr>
      </w:pPr>
      <w:r>
        <w:rPr>
          <w:rFonts w:eastAsia="MS Mincho"/>
          <w:lang w:val="en-US"/>
        </w:rPr>
        <w:t>Candidate beam identification using SS, relying on already agreed SS-to-PRACH association</w:t>
      </w:r>
    </w:p>
    <w:p w14:paraId="300B809B" w14:textId="3018F54E" w:rsidR="009A776D" w:rsidRDefault="00FA6325" w:rsidP="00FA6325">
      <w:pPr>
        <w:pStyle w:val="ListParagraph"/>
        <w:numPr>
          <w:ilvl w:val="0"/>
          <w:numId w:val="33"/>
        </w:numPr>
        <w:rPr>
          <w:rFonts w:eastAsia="MS Mincho"/>
          <w:lang w:val="en-US"/>
        </w:rPr>
      </w:pPr>
      <w:r>
        <w:rPr>
          <w:rFonts w:eastAsia="MS Mincho"/>
          <w:lang w:val="en-US"/>
        </w:rPr>
        <w:t xml:space="preserve">Beam failure recovery request channel PRACH, </w:t>
      </w:r>
      <w:r w:rsidR="009A776D">
        <w:rPr>
          <w:rFonts w:eastAsia="MS Mincho"/>
          <w:lang w:val="en-US"/>
        </w:rPr>
        <w:t xml:space="preserve">transmitted in relation to identified candidate beam, </w:t>
      </w:r>
      <w:r>
        <w:rPr>
          <w:rFonts w:eastAsia="MS Mincho"/>
          <w:lang w:val="en-US"/>
        </w:rPr>
        <w:t>without restrictions on allocation</w:t>
      </w:r>
    </w:p>
    <w:p w14:paraId="07D356BF" w14:textId="77777777" w:rsidR="009A776D" w:rsidRDefault="009A776D" w:rsidP="00FA6325">
      <w:pPr>
        <w:pStyle w:val="ListParagraph"/>
        <w:numPr>
          <w:ilvl w:val="0"/>
          <w:numId w:val="33"/>
        </w:numPr>
        <w:rPr>
          <w:rFonts w:eastAsia="MS Mincho"/>
          <w:lang w:val="en-US"/>
        </w:rPr>
      </w:pPr>
      <w:r>
        <w:rPr>
          <w:rFonts w:eastAsia="MS Mincho"/>
          <w:lang w:val="en-US"/>
        </w:rPr>
        <w:lastRenderedPageBreak/>
        <w:t>Beam failure recovery request response</w:t>
      </w:r>
      <w:r w:rsidR="00FA6325" w:rsidRPr="00FA6325">
        <w:rPr>
          <w:rFonts w:eastAsia="MS Mincho"/>
          <w:lang w:val="en-US"/>
        </w:rPr>
        <w:t xml:space="preserve"> </w:t>
      </w:r>
      <w:r>
        <w:rPr>
          <w:rFonts w:eastAsia="MS Mincho"/>
          <w:lang w:val="en-US"/>
        </w:rPr>
        <w:t>via PDCCH+PDSCH</w:t>
      </w:r>
    </w:p>
    <w:p w14:paraId="6AD72E8C" w14:textId="562A25FC" w:rsidR="009A776D" w:rsidRDefault="009A776D" w:rsidP="009A776D">
      <w:pPr>
        <w:rPr>
          <w:rFonts w:eastAsia="MS Mincho"/>
          <w:lang w:val="en-US"/>
        </w:rPr>
      </w:pPr>
      <w:r>
        <w:rPr>
          <w:rFonts w:eastAsia="MS Mincho"/>
          <w:lang w:val="en-US"/>
        </w:rPr>
        <w:t xml:space="preserve">There seems to be some consensus that such a basic solution is required. In addition, there are concerns that the basic solution needs to be complemented with additional functionality. But our interpretation is that it is </w:t>
      </w:r>
      <w:r w:rsidR="00E70507" w:rsidRPr="00E70507">
        <w:rPr>
          <w:rFonts w:eastAsia="MS Mincho"/>
          <w:i/>
          <w:lang w:val="en-US"/>
        </w:rPr>
        <w:t>additional</w:t>
      </w:r>
      <w:r w:rsidRPr="00E70507">
        <w:rPr>
          <w:rFonts w:eastAsia="MS Mincho"/>
          <w:i/>
          <w:lang w:val="en-US"/>
        </w:rPr>
        <w:t xml:space="preserve"> </w:t>
      </w:r>
      <w:r>
        <w:rPr>
          <w:rFonts w:eastAsia="MS Mincho"/>
          <w:lang w:val="en-US"/>
        </w:rPr>
        <w:t xml:space="preserve">functionality, which would not impact the basic functionality. </w:t>
      </w:r>
    </w:p>
    <w:p w14:paraId="222F99FB" w14:textId="429601F3" w:rsidR="00756F08" w:rsidRPr="009A776D" w:rsidRDefault="00FB57EB" w:rsidP="009A776D">
      <w:pPr>
        <w:rPr>
          <w:rFonts w:eastAsia="MS Mincho"/>
          <w:lang w:val="en-US"/>
        </w:rPr>
      </w:pPr>
      <w:r w:rsidRPr="009A776D">
        <w:rPr>
          <w:rFonts w:eastAsia="MS Mincho"/>
          <w:lang w:val="en-US"/>
        </w:rPr>
        <w:t xml:space="preserve"> </w:t>
      </w:r>
      <w:r w:rsidR="006F38EC" w:rsidRPr="009A776D">
        <w:rPr>
          <w:rFonts w:eastAsia="MS Mincho"/>
          <w:lang w:val="en-US"/>
        </w:rPr>
        <w:t xml:space="preserve"> </w:t>
      </w:r>
      <w:r w:rsidR="00756F08" w:rsidRPr="009A776D">
        <w:rPr>
          <w:rFonts w:eastAsia="MS Mincho"/>
          <w:lang w:val="en-US"/>
        </w:rPr>
        <w:t xml:space="preserve"> </w:t>
      </w:r>
    </w:p>
    <w:p w14:paraId="06E38842" w14:textId="4458C327" w:rsidR="0028776D" w:rsidRPr="00F71777" w:rsidRDefault="0028776D" w:rsidP="0028776D">
      <w:pPr>
        <w:rPr>
          <w:rFonts w:eastAsia="MS Mincho"/>
          <w:lang w:val="en-US" w:eastAsia="ja-JP"/>
        </w:rPr>
      </w:pPr>
    </w:p>
    <w:p w14:paraId="56327F3C" w14:textId="77777777" w:rsidR="00C01F33" w:rsidRPr="00CE0424" w:rsidRDefault="00C01F33" w:rsidP="003A0E41">
      <w:pPr>
        <w:pStyle w:val="Heading1"/>
      </w:pPr>
      <w:r w:rsidRPr="00CE0424">
        <w:t>Conclusion</w:t>
      </w:r>
      <w:r w:rsidR="00AE2FEB">
        <w:t>s</w:t>
      </w:r>
    </w:p>
    <w:p w14:paraId="23AB1DED" w14:textId="2DD0CC82" w:rsidR="00AA3DF5" w:rsidRDefault="003A0E41" w:rsidP="00AA3DF5">
      <w:pPr>
        <w:pStyle w:val="BodyText"/>
      </w:pPr>
      <w:r>
        <w:t>In this contribution we made the following ob</w:t>
      </w:r>
      <w:r w:rsidR="004033B5">
        <w:t>s</w:t>
      </w:r>
      <w:r>
        <w:t>ervations</w:t>
      </w:r>
      <w:r w:rsidR="00AA3DF5">
        <w:t>:</w:t>
      </w:r>
      <w:r w:rsidR="004033B5">
        <w:t xml:space="preserve"> </w:t>
      </w:r>
      <w:r w:rsidR="00AA3DF5">
        <w:fldChar w:fldCharType="begin"/>
      </w:r>
      <w:r w:rsidR="00AA3DF5">
        <w:instrText xml:space="preserve"> REF _Ref481486665 \r \h  \* MERGEFORMAT </w:instrText>
      </w:r>
      <w:r w:rsidR="00AA3DF5">
        <w:fldChar w:fldCharType="end"/>
      </w:r>
    </w:p>
    <w:p w14:paraId="00C6CE70" w14:textId="27B567F9" w:rsidR="00AA3DF5" w:rsidRDefault="00AA3DF5" w:rsidP="00AA3DF5">
      <w:pPr>
        <w:pStyle w:val="Observation"/>
        <w:numPr>
          <w:ilvl w:val="0"/>
          <w:numId w:val="25"/>
        </w:numPr>
        <w:ind w:left="1701" w:hanging="1701"/>
      </w:pPr>
      <w:r>
        <w:fldChar w:fldCharType="begin"/>
      </w:r>
      <w:r>
        <w:instrText xml:space="preserve"> REF _Ref481486665 \h </w:instrText>
      </w:r>
      <w:r>
        <w:fldChar w:fldCharType="separate"/>
      </w:r>
      <w:r w:rsidR="007A6914">
        <w:rPr>
          <w:b w:val="0"/>
          <w:bCs w:val="0"/>
          <w:lang w:val="en-US"/>
        </w:rPr>
        <w:fldChar w:fldCharType="begin"/>
      </w:r>
      <w:r w:rsidR="007A6914">
        <w:rPr>
          <w:b w:val="0"/>
          <w:bCs w:val="0"/>
          <w:lang w:val="en-US"/>
        </w:rPr>
        <w:instrText xml:space="preserve"> REF _Ref484784859 \h </w:instrText>
      </w:r>
      <w:r w:rsidR="007A6914">
        <w:rPr>
          <w:b w:val="0"/>
          <w:bCs w:val="0"/>
          <w:lang w:val="en-US"/>
        </w:rPr>
      </w:r>
      <w:r w:rsidR="007A6914">
        <w:rPr>
          <w:b w:val="0"/>
          <w:bCs w:val="0"/>
          <w:lang w:val="en-US"/>
        </w:rPr>
        <w:fldChar w:fldCharType="separate"/>
      </w:r>
      <w:r w:rsidR="007A6914">
        <w:t>If required, several UEs could use the same CSI-RS resource to perform beam failure detection.</w:t>
      </w:r>
      <w:r w:rsidR="007A6914">
        <w:rPr>
          <w:b w:val="0"/>
          <w:bCs w:val="0"/>
          <w:lang w:val="en-US"/>
        </w:rPr>
        <w:fldChar w:fldCharType="end"/>
      </w:r>
      <w:r>
        <w:fldChar w:fldCharType="end"/>
      </w:r>
    </w:p>
    <w:p w14:paraId="3232CBEA" w14:textId="4A46306B" w:rsidR="00AA3DF5" w:rsidRDefault="007A6914" w:rsidP="00AA3DF5">
      <w:pPr>
        <w:pStyle w:val="Observation"/>
        <w:numPr>
          <w:ilvl w:val="0"/>
          <w:numId w:val="25"/>
        </w:numPr>
        <w:ind w:left="1701" w:hanging="1701"/>
      </w:pPr>
      <w:r>
        <w:fldChar w:fldCharType="begin"/>
      </w:r>
      <w:r>
        <w:instrText xml:space="preserve"> REF _Ref481607871 \h </w:instrText>
      </w:r>
      <w:r>
        <w:fldChar w:fldCharType="separate"/>
      </w:r>
      <w:r>
        <w:rPr>
          <w:rFonts w:eastAsia="MS Mincho"/>
          <w:lang w:val="en-US" w:eastAsia="ja-JP"/>
        </w:rPr>
        <w:t>Beam management based on SS block is already supported in NR during the initial access procedure, i.e. the P1 procedure may rely on the SS block.</w:t>
      </w:r>
      <w:r>
        <w:fldChar w:fldCharType="end"/>
      </w:r>
      <w:r w:rsidR="00AA3DF5">
        <w:fldChar w:fldCharType="begin"/>
      </w:r>
      <w:r w:rsidR="00AA3DF5">
        <w:instrText xml:space="preserve"> REF _Ref481607790 \h </w:instrText>
      </w:r>
      <w:r w:rsidR="00AA3DF5">
        <w:fldChar w:fldCharType="end"/>
      </w:r>
    </w:p>
    <w:p w14:paraId="130CBED1" w14:textId="74AE7104" w:rsidR="00AA3DF5" w:rsidRDefault="007A6914" w:rsidP="00AA3DF5">
      <w:pPr>
        <w:pStyle w:val="Observation"/>
        <w:numPr>
          <w:ilvl w:val="0"/>
          <w:numId w:val="25"/>
        </w:numPr>
        <w:ind w:left="1701" w:hanging="1701"/>
      </w:pPr>
      <w:r>
        <w:fldChar w:fldCharType="begin"/>
      </w:r>
      <w:r>
        <w:instrText xml:space="preserve"> REF _Ref481607876 \h </w:instrText>
      </w:r>
      <w:r>
        <w:fldChar w:fldCharType="separate"/>
      </w:r>
      <w:r>
        <w:rPr>
          <w:rFonts w:eastAsia="MS Mincho"/>
          <w:lang w:val="en-US" w:eastAsia="ja-JP"/>
        </w:rPr>
        <w:t>Candidate beam identification based on SS block is already standardized in NR as part of the initial access procedure.</w:t>
      </w:r>
      <w:r>
        <w:fldChar w:fldCharType="end"/>
      </w:r>
      <w:r w:rsidR="00AA3DF5">
        <w:fldChar w:fldCharType="begin"/>
      </w:r>
      <w:r w:rsidR="00AA3DF5">
        <w:instrText xml:space="preserve"> REF _Ref481607792 \h </w:instrText>
      </w:r>
      <w:r w:rsidR="00AA3DF5">
        <w:fldChar w:fldCharType="end"/>
      </w:r>
    </w:p>
    <w:p w14:paraId="1D11CACD" w14:textId="6CE7C649" w:rsidR="00AA3DF5" w:rsidRDefault="007A6914" w:rsidP="00AA3DF5">
      <w:pPr>
        <w:pStyle w:val="Observation"/>
        <w:numPr>
          <w:ilvl w:val="0"/>
          <w:numId w:val="25"/>
        </w:numPr>
        <w:ind w:left="1701" w:hanging="1701"/>
      </w:pPr>
      <w:r>
        <w:fldChar w:fldCharType="begin"/>
      </w:r>
      <w:r>
        <w:instrText xml:space="preserve"> REF _Ref484784966 \h </w:instrText>
      </w:r>
      <w:r>
        <w:fldChar w:fldCharType="separate"/>
      </w:r>
      <w:r>
        <w:rPr>
          <w:rFonts w:eastAsia="MS Mincho"/>
        </w:rPr>
        <w:t>The cyclic prefix of PUCCH may be insufficient to handle the changes in propagation delay resulting from a beam switch.</w:t>
      </w:r>
      <w:r>
        <w:fldChar w:fldCharType="end"/>
      </w:r>
      <w:r w:rsidR="00AA3DF5">
        <w:fldChar w:fldCharType="begin"/>
      </w:r>
      <w:r w:rsidR="00AA3DF5">
        <w:instrText xml:space="preserve"> REF _Ref481608132 \h </w:instrText>
      </w:r>
      <w:r w:rsidR="00AA3DF5">
        <w:fldChar w:fldCharType="end"/>
      </w:r>
    </w:p>
    <w:p w14:paraId="03B1F79F" w14:textId="1AFA7420" w:rsidR="00AA3DF5" w:rsidRDefault="007A6914" w:rsidP="00AA3DF5">
      <w:pPr>
        <w:pStyle w:val="Observation"/>
        <w:numPr>
          <w:ilvl w:val="0"/>
          <w:numId w:val="25"/>
        </w:numPr>
        <w:ind w:left="1701" w:hanging="1701"/>
      </w:pPr>
      <w:r>
        <w:fldChar w:fldCharType="begin"/>
      </w:r>
      <w:r>
        <w:instrText xml:space="preserve"> REF _Ref484784995 \h </w:instrText>
      </w:r>
      <w:r>
        <w:fldChar w:fldCharType="separate"/>
      </w:r>
      <w:r>
        <w:rPr>
          <w:rFonts w:eastAsia="MS Mincho"/>
          <w:lang w:val="en-US" w:eastAsia="ja-JP"/>
        </w:rPr>
        <w:t>The UE will complete a significant number of beam failure recovery requests in a rather short time.</w:t>
      </w:r>
      <w:r>
        <w:fldChar w:fldCharType="end"/>
      </w:r>
    </w:p>
    <w:p w14:paraId="2AA13B6E" w14:textId="35B1A6BE" w:rsidR="00AA3DF5"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14:paraId="1C3C52BB" w14:textId="33BE7F4B" w:rsidR="00AA3DF5" w:rsidRDefault="007A6914" w:rsidP="00AA3DF5">
      <w:pPr>
        <w:pStyle w:val="Proposal"/>
        <w:numPr>
          <w:ilvl w:val="0"/>
          <w:numId w:val="26"/>
        </w:numPr>
        <w:rPr>
          <w:noProof/>
        </w:rPr>
      </w:pPr>
      <w:r>
        <w:rPr>
          <w:noProof/>
        </w:rPr>
        <w:fldChar w:fldCharType="begin"/>
      </w:r>
      <w:r>
        <w:rPr>
          <w:noProof/>
        </w:rPr>
        <w:instrText xml:space="preserve"> REF _Ref484785034 \h </w:instrText>
      </w:r>
      <w:r>
        <w:rPr>
          <w:noProof/>
        </w:rPr>
      </w:r>
      <w:r>
        <w:rPr>
          <w:noProof/>
        </w:rPr>
        <w:fldChar w:fldCharType="separate"/>
      </w:r>
      <w:r w:rsidR="0010636C">
        <w:t>In NR, the UE uses measurements on a specific CSI-RS resource to detect beam failure.</w:t>
      </w:r>
      <w:r>
        <w:rPr>
          <w:noProof/>
        </w:rPr>
        <w:fldChar w:fldCharType="end"/>
      </w:r>
    </w:p>
    <w:p w14:paraId="1616F434" w14:textId="77E2AC28" w:rsidR="00AA3DF5" w:rsidRDefault="00AA3DF5" w:rsidP="00AA3DF5">
      <w:pPr>
        <w:pStyle w:val="Proposal"/>
        <w:numPr>
          <w:ilvl w:val="0"/>
          <w:numId w:val="26"/>
        </w:numPr>
        <w:rPr>
          <w:noProof/>
        </w:rPr>
      </w:pPr>
      <w:r>
        <w:fldChar w:fldCharType="begin"/>
      </w:r>
      <w:r>
        <w:instrText xml:space="preserve"> REF _Ref481608294 \h </w:instrText>
      </w:r>
      <w:r>
        <w:fldChar w:fldCharType="separate"/>
      </w:r>
      <w:r w:rsidR="0010636C">
        <w:t>The quality of the beam failure detection RSs is mapped to out-of-sync and in-sync indications, like the radio link monitoring procedure in LTE.</w:t>
      </w:r>
      <w:r>
        <w:fldChar w:fldCharType="end"/>
      </w:r>
    </w:p>
    <w:p w14:paraId="7C86839E" w14:textId="7CEE21E8" w:rsidR="00AA3DF5" w:rsidRDefault="00AA3DF5" w:rsidP="00AA3DF5">
      <w:pPr>
        <w:pStyle w:val="Proposal"/>
        <w:numPr>
          <w:ilvl w:val="0"/>
          <w:numId w:val="26"/>
        </w:numPr>
        <w:rPr>
          <w:noProof/>
        </w:rPr>
      </w:pPr>
      <w:r>
        <w:fldChar w:fldCharType="begin"/>
      </w:r>
      <w:r>
        <w:instrText xml:space="preserve"> REF _Ref481608302 \h </w:instrText>
      </w:r>
      <w:r>
        <w:fldChar w:fldCharType="separate"/>
      </w:r>
      <w:r w:rsidR="0010636C">
        <w:rPr>
          <w:rFonts w:eastAsia="MS Mincho"/>
          <w:lang w:val="en-US" w:eastAsia="ja-JP"/>
        </w:rPr>
        <w:t>It should be possible to use the SS block as b</w:t>
      </w:r>
      <w:r w:rsidR="0010636C" w:rsidRPr="00B6062B">
        <w:rPr>
          <w:rFonts w:eastAsia="MS Mincho"/>
          <w:lang w:val="en-US" w:eastAsia="ja-JP"/>
        </w:rPr>
        <w:t>eam identification RS</w:t>
      </w:r>
      <w:r w:rsidR="0010636C">
        <w:rPr>
          <w:rFonts w:eastAsia="MS Mincho"/>
          <w:lang w:val="en-US" w:eastAsia="ja-JP"/>
        </w:rPr>
        <w:t>.</w:t>
      </w:r>
      <w:r>
        <w:fldChar w:fldCharType="end"/>
      </w:r>
    </w:p>
    <w:p w14:paraId="01E4C892" w14:textId="1CE11449" w:rsidR="007A6914" w:rsidRDefault="007A6914" w:rsidP="00AA3DF5">
      <w:pPr>
        <w:pStyle w:val="Proposal"/>
        <w:numPr>
          <w:ilvl w:val="0"/>
          <w:numId w:val="26"/>
        </w:numPr>
        <w:rPr>
          <w:noProof/>
        </w:rPr>
      </w:pPr>
      <w:r>
        <w:fldChar w:fldCharType="begin"/>
      </w:r>
      <w:r>
        <w:instrText xml:space="preserve"> REF _Ref484785087 \h </w:instrText>
      </w:r>
      <w:r>
        <w:fldChar w:fldCharType="separate"/>
      </w:r>
      <w:r w:rsidR="0010636C">
        <w:rPr>
          <w:rFonts w:eastAsia="MS Mincho"/>
          <w:lang w:val="en-US" w:eastAsia="ja-JP"/>
        </w:rPr>
        <w:t>For the purpose of beam recovery signal transmission, the UE will be provided with a PRACH preamble, a time allocation relative to the beam identification RS, and a frequency allocation.</w:t>
      </w:r>
      <w:r>
        <w:fldChar w:fldCharType="end"/>
      </w:r>
    </w:p>
    <w:p w14:paraId="2BFE9553" w14:textId="09FBBC92" w:rsidR="006D4203" w:rsidRPr="007A6914" w:rsidRDefault="007A6914" w:rsidP="007A6914">
      <w:pPr>
        <w:pStyle w:val="Proposal"/>
        <w:numPr>
          <w:ilvl w:val="0"/>
          <w:numId w:val="26"/>
        </w:numPr>
        <w:rPr>
          <w:noProof/>
        </w:rPr>
      </w:pPr>
      <w:r>
        <w:fldChar w:fldCharType="begin"/>
      </w:r>
      <w:r>
        <w:instrText xml:space="preserve"> REF _Ref484785112 \h </w:instrText>
      </w:r>
      <w:r>
        <w:fldChar w:fldCharType="separate"/>
      </w:r>
      <w:r w:rsidR="0010636C">
        <w:rPr>
          <w:rFonts w:eastAsia="MS Mincho"/>
          <w:lang w:val="en-US" w:eastAsia="ja-JP"/>
        </w:rPr>
        <w:t>The UE monitors a single search space with a large aggregation level for a response to the beam recovery request signal.</w:t>
      </w:r>
      <w:r>
        <w:fldChar w:fldCharType="end"/>
      </w:r>
      <w:bookmarkStart w:id="21" w:name="_GoBack"/>
      <w:bookmarkEnd w:id="21"/>
      <w:r w:rsidR="00AA3DF5">
        <w:fldChar w:fldCharType="begin"/>
      </w:r>
      <w:r w:rsidR="00AA3DF5">
        <w:instrText xml:space="preserve"> REF _Ref481608314 \h </w:instrText>
      </w:r>
      <w:r w:rsidR="00AA3DF5">
        <w:fldChar w:fldCharType="end"/>
      </w:r>
    </w:p>
    <w:p w14:paraId="60B357CF" w14:textId="0E0D5BEA" w:rsidR="00C01F33" w:rsidRPr="00790B99" w:rsidRDefault="00C01F33" w:rsidP="00E5689D">
      <w:pPr>
        <w:pStyle w:val="BodyText"/>
        <w:rPr>
          <w:b/>
          <w:bCs/>
        </w:rPr>
      </w:pPr>
    </w:p>
    <w:p w14:paraId="5B3C850D" w14:textId="77777777" w:rsidR="00F507D1" w:rsidRPr="00CE0424" w:rsidRDefault="00F507D1" w:rsidP="00CE0424">
      <w:pPr>
        <w:pStyle w:val="Heading1"/>
      </w:pPr>
      <w:bookmarkStart w:id="22" w:name="_In-sequence_SDU_delivery"/>
      <w:bookmarkEnd w:id="22"/>
      <w:r w:rsidRPr="00CE0424">
        <w:t>References</w:t>
      </w:r>
    </w:p>
    <w:p w14:paraId="0463D766" w14:textId="6CD9319D" w:rsidR="00E14A04" w:rsidRDefault="00E14A04" w:rsidP="00E14A04">
      <w:pPr>
        <w:pStyle w:val="Reference"/>
      </w:pPr>
      <w:bookmarkStart w:id="23" w:name="_Ref481486158"/>
      <w:r>
        <w:t xml:space="preserve">R1-1705917, </w:t>
      </w:r>
      <w:r w:rsidRPr="00C01333">
        <w:t>Relation between radio link failure and beam failure</w:t>
      </w:r>
      <w:r>
        <w:t>, Ericsson, RAN1#88bis, Spokane, US, April 2017</w:t>
      </w:r>
      <w:bookmarkEnd w:id="23"/>
    </w:p>
    <w:p w14:paraId="3BC9304B" w14:textId="48B3617B" w:rsidR="003A7EF3" w:rsidRPr="009F7478" w:rsidRDefault="00715711" w:rsidP="00715711">
      <w:pPr>
        <w:pStyle w:val="Reference"/>
      </w:pPr>
      <w:bookmarkStart w:id="24" w:name="_Ref481508353"/>
      <w:r w:rsidRPr="009F7478">
        <w:t>R1-17</w:t>
      </w:r>
      <w:r w:rsidR="009F7478" w:rsidRPr="009F7478">
        <w:t>11386</w:t>
      </w:r>
      <w:r w:rsidR="00CC40EB" w:rsidRPr="009F7478">
        <w:t>, Radio link monitoring, Ericsson, RAN1#89</w:t>
      </w:r>
      <w:r w:rsidR="00A102EA" w:rsidRPr="009F7478">
        <w:t>ah</w:t>
      </w:r>
      <w:r w:rsidR="00CC40EB" w:rsidRPr="009F7478">
        <w:t xml:space="preserve">, </w:t>
      </w:r>
      <w:r w:rsidR="00A102EA" w:rsidRPr="009F7478">
        <w:t>Qingdao</w:t>
      </w:r>
      <w:r w:rsidR="005075F7" w:rsidRPr="009F7478">
        <w:t>, China, June</w:t>
      </w:r>
      <w:r w:rsidR="00CC40EB" w:rsidRPr="009F7478">
        <w:t xml:space="preserve"> 2017</w:t>
      </w:r>
      <w:bookmarkEnd w:id="24"/>
    </w:p>
    <w:p w14:paraId="5E133B2E" w14:textId="77777777" w:rsidR="00DA59CA" w:rsidRPr="00CE0424" w:rsidRDefault="00DA59CA" w:rsidP="00DA59CA">
      <w:pPr>
        <w:pStyle w:val="Reference"/>
        <w:numPr>
          <w:ilvl w:val="0"/>
          <w:numId w:val="0"/>
        </w:numPr>
        <w:ind w:left="567"/>
      </w:pPr>
    </w:p>
    <w:sectPr w:rsidR="00DA59CA"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A2BCE" w14:textId="77777777" w:rsidR="00A6215F" w:rsidRDefault="00A6215F">
      <w:r>
        <w:separator/>
      </w:r>
    </w:p>
  </w:endnote>
  <w:endnote w:type="continuationSeparator" w:id="0">
    <w:p w14:paraId="108F8525" w14:textId="77777777" w:rsidR="00A6215F" w:rsidRDefault="00A6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7802C7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636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636C">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E0AF1" w14:textId="77777777" w:rsidR="00A6215F" w:rsidRDefault="00A6215F">
      <w:r>
        <w:separator/>
      </w:r>
    </w:p>
  </w:footnote>
  <w:footnote w:type="continuationSeparator" w:id="0">
    <w:p w14:paraId="64BCF922" w14:textId="77777777" w:rsidR="00A6215F" w:rsidRDefault="00A62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60F15"/>
    <w:multiLevelType w:val="hybridMultilevel"/>
    <w:tmpl w:val="757445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B4298C"/>
    <w:multiLevelType w:val="hybridMultilevel"/>
    <w:tmpl w:val="1846AE8A"/>
    <w:lvl w:ilvl="0" w:tplc="5AC237EA">
      <w:start w:val="1"/>
      <w:numFmt w:val="bullet"/>
      <w:lvlText w:val="•"/>
      <w:lvlJc w:val="left"/>
      <w:pPr>
        <w:tabs>
          <w:tab w:val="num" w:pos="360"/>
        </w:tabs>
        <w:ind w:left="360" w:hanging="360"/>
      </w:pPr>
      <w:rPr>
        <w:rFonts w:ascii="Arial" w:hAnsi="Arial" w:hint="default"/>
      </w:rPr>
    </w:lvl>
    <w:lvl w:ilvl="1" w:tplc="5DF018A0">
      <w:start w:val="276"/>
      <w:numFmt w:val="bullet"/>
      <w:lvlText w:val="–"/>
      <w:lvlJc w:val="left"/>
      <w:pPr>
        <w:tabs>
          <w:tab w:val="num" w:pos="1080"/>
        </w:tabs>
        <w:ind w:left="1080" w:hanging="360"/>
      </w:pPr>
      <w:rPr>
        <w:rFonts w:ascii="Arial" w:hAnsi="Arial" w:hint="default"/>
      </w:rPr>
    </w:lvl>
    <w:lvl w:ilvl="2" w:tplc="1F78A450">
      <w:start w:val="276"/>
      <w:numFmt w:val="bullet"/>
      <w:lvlText w:val="•"/>
      <w:lvlJc w:val="left"/>
      <w:pPr>
        <w:tabs>
          <w:tab w:val="num" w:pos="1800"/>
        </w:tabs>
        <w:ind w:left="1800" w:hanging="360"/>
      </w:pPr>
      <w:rPr>
        <w:rFonts w:ascii="Arial" w:hAnsi="Arial" w:hint="default"/>
      </w:rPr>
    </w:lvl>
    <w:lvl w:ilvl="3" w:tplc="F9500B60">
      <w:start w:val="1"/>
      <w:numFmt w:val="bullet"/>
      <w:lvlText w:val="•"/>
      <w:lvlJc w:val="left"/>
      <w:pPr>
        <w:tabs>
          <w:tab w:val="num" w:pos="2520"/>
        </w:tabs>
        <w:ind w:left="2520" w:hanging="360"/>
      </w:pPr>
      <w:rPr>
        <w:rFonts w:ascii="Arial" w:hAnsi="Arial" w:hint="default"/>
      </w:rPr>
    </w:lvl>
    <w:lvl w:ilvl="4" w:tplc="C5644414">
      <w:start w:val="1"/>
      <w:numFmt w:val="bullet"/>
      <w:lvlText w:val="•"/>
      <w:lvlJc w:val="left"/>
      <w:pPr>
        <w:tabs>
          <w:tab w:val="num" w:pos="3240"/>
        </w:tabs>
        <w:ind w:left="3240" w:hanging="360"/>
      </w:pPr>
      <w:rPr>
        <w:rFonts w:ascii="Arial" w:hAnsi="Arial" w:hint="default"/>
      </w:rPr>
    </w:lvl>
    <w:lvl w:ilvl="5" w:tplc="10585476" w:tentative="1">
      <w:start w:val="1"/>
      <w:numFmt w:val="bullet"/>
      <w:lvlText w:val="•"/>
      <w:lvlJc w:val="left"/>
      <w:pPr>
        <w:tabs>
          <w:tab w:val="num" w:pos="3960"/>
        </w:tabs>
        <w:ind w:left="3960" w:hanging="360"/>
      </w:pPr>
      <w:rPr>
        <w:rFonts w:ascii="Arial" w:hAnsi="Arial" w:hint="default"/>
      </w:rPr>
    </w:lvl>
    <w:lvl w:ilvl="6" w:tplc="9DCAB87A" w:tentative="1">
      <w:start w:val="1"/>
      <w:numFmt w:val="bullet"/>
      <w:lvlText w:val="•"/>
      <w:lvlJc w:val="left"/>
      <w:pPr>
        <w:tabs>
          <w:tab w:val="num" w:pos="4680"/>
        </w:tabs>
        <w:ind w:left="4680" w:hanging="360"/>
      </w:pPr>
      <w:rPr>
        <w:rFonts w:ascii="Arial" w:hAnsi="Arial" w:hint="default"/>
      </w:rPr>
    </w:lvl>
    <w:lvl w:ilvl="7" w:tplc="C8A2A50C" w:tentative="1">
      <w:start w:val="1"/>
      <w:numFmt w:val="bullet"/>
      <w:lvlText w:val="•"/>
      <w:lvlJc w:val="left"/>
      <w:pPr>
        <w:tabs>
          <w:tab w:val="num" w:pos="5400"/>
        </w:tabs>
        <w:ind w:left="5400" w:hanging="360"/>
      </w:pPr>
      <w:rPr>
        <w:rFonts w:ascii="Arial" w:hAnsi="Arial" w:hint="default"/>
      </w:rPr>
    </w:lvl>
    <w:lvl w:ilvl="8" w:tplc="25C44E3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BB33F8"/>
    <w:multiLevelType w:val="hybridMultilevel"/>
    <w:tmpl w:val="A296E9A0"/>
    <w:lvl w:ilvl="0" w:tplc="D4E4C7F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40DCC"/>
    <w:multiLevelType w:val="hybridMultilevel"/>
    <w:tmpl w:val="F1A26A4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5423DD"/>
    <w:multiLevelType w:val="hybridMultilevel"/>
    <w:tmpl w:val="AC666146"/>
    <w:lvl w:ilvl="0" w:tplc="5C9055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0957F0"/>
    <w:multiLevelType w:val="hybridMultilevel"/>
    <w:tmpl w:val="ABBCD1BA"/>
    <w:lvl w:ilvl="0" w:tplc="041D0001">
      <w:start w:val="1"/>
      <w:numFmt w:val="bullet"/>
      <w:lvlText w:val=""/>
      <w:lvlJc w:val="left"/>
      <w:pPr>
        <w:tabs>
          <w:tab w:val="num" w:pos="720"/>
        </w:tabs>
        <w:ind w:left="720" w:hanging="360"/>
      </w:pPr>
      <w:rPr>
        <w:rFonts w:ascii="Symbol" w:hAnsi="Symbo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F12A6D"/>
    <w:multiLevelType w:val="hybridMultilevel"/>
    <w:tmpl w:val="B56A4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837E06"/>
    <w:multiLevelType w:val="hybridMultilevel"/>
    <w:tmpl w:val="EC80A518"/>
    <w:lvl w:ilvl="0" w:tplc="041D000F">
      <w:start w:val="1"/>
      <w:numFmt w:val="decimal"/>
      <w:lvlText w:val="%1."/>
      <w:lvlJc w:val="left"/>
      <w:pPr>
        <w:tabs>
          <w:tab w:val="num" w:pos="720"/>
        </w:tabs>
        <w:ind w:left="720" w:hanging="360"/>
      </w:pPr>
      <w:rPr>
        <w:rFonts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355240"/>
    <w:multiLevelType w:val="hybridMultilevel"/>
    <w:tmpl w:val="6922CD9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3"/>
  </w:num>
  <w:num w:numId="4">
    <w:abstractNumId w:val="14"/>
  </w:num>
  <w:num w:numId="5">
    <w:abstractNumId w:val="10"/>
  </w:num>
  <w:num w:numId="6">
    <w:abstractNumId w:val="17"/>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12"/>
  </w:num>
  <w:num w:numId="15">
    <w:abstractNumId w:val="28"/>
  </w:num>
  <w:num w:numId="16">
    <w:abstractNumId w:val="7"/>
  </w:num>
  <w:num w:numId="17">
    <w:abstractNumId w:val="18"/>
  </w:num>
  <w:num w:numId="18">
    <w:abstractNumId w:val="6"/>
  </w:num>
  <w:num w:numId="19">
    <w:abstractNumId w:val="5"/>
  </w:num>
  <w:num w:numId="20">
    <w:abstractNumId w:val="8"/>
  </w:num>
  <w:num w:numId="21">
    <w:abstractNumId w:val="21"/>
    <w:lvlOverride w:ilvl="0">
      <w:startOverride w:val="1"/>
    </w:lvlOverride>
  </w:num>
  <w:num w:numId="22">
    <w:abstractNumId w:val="16"/>
  </w:num>
  <w:num w:numId="23">
    <w:abstractNumId w:val="4"/>
  </w:num>
  <w:num w:numId="24">
    <w:abstractNumId w:val="21"/>
    <w:lvlOverride w:ilvl="0">
      <w:startOverride w:val="1"/>
    </w:lvlOverride>
  </w:num>
  <w:num w:numId="25">
    <w:abstractNumId w:val="21"/>
    <w:lvlOverride w:ilvl="0">
      <w:startOverride w:val="1"/>
    </w:lvlOverride>
  </w:num>
  <w:num w:numId="26">
    <w:abstractNumId w:val="13"/>
    <w:lvlOverride w:ilvl="0">
      <w:startOverride w:val="1"/>
    </w:lvlOverride>
  </w:num>
  <w:num w:numId="27">
    <w:abstractNumId w:val="26"/>
  </w:num>
  <w:num w:numId="28">
    <w:abstractNumId w:val="25"/>
  </w:num>
  <w:num w:numId="29">
    <w:abstractNumId w:val="20"/>
  </w:num>
  <w:num w:numId="30">
    <w:abstractNumId w:val="24"/>
  </w:num>
  <w:num w:numId="31">
    <w:abstractNumId w:val="27"/>
  </w:num>
  <w:num w:numId="32">
    <w:abstractNumId w:val="22"/>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2E7D"/>
    <w:rsid w:val="00034C15"/>
    <w:rsid w:val="00035A68"/>
    <w:rsid w:val="00036BA1"/>
    <w:rsid w:val="000374E2"/>
    <w:rsid w:val="00042009"/>
    <w:rsid w:val="000422E2"/>
    <w:rsid w:val="00042F22"/>
    <w:rsid w:val="000444EF"/>
    <w:rsid w:val="00052A07"/>
    <w:rsid w:val="000534E3"/>
    <w:rsid w:val="00055ED2"/>
    <w:rsid w:val="0005606A"/>
    <w:rsid w:val="00057117"/>
    <w:rsid w:val="000616E7"/>
    <w:rsid w:val="0006487E"/>
    <w:rsid w:val="00065E1A"/>
    <w:rsid w:val="00077537"/>
    <w:rsid w:val="00077E5F"/>
    <w:rsid w:val="0008036A"/>
    <w:rsid w:val="00081AE6"/>
    <w:rsid w:val="00084E08"/>
    <w:rsid w:val="000855EB"/>
    <w:rsid w:val="00085B52"/>
    <w:rsid w:val="000866F2"/>
    <w:rsid w:val="0009009F"/>
    <w:rsid w:val="00090B31"/>
    <w:rsid w:val="00091557"/>
    <w:rsid w:val="000924C1"/>
    <w:rsid w:val="000924F0"/>
    <w:rsid w:val="00093474"/>
    <w:rsid w:val="0009510F"/>
    <w:rsid w:val="000A1B7B"/>
    <w:rsid w:val="000A56F2"/>
    <w:rsid w:val="000A5BAF"/>
    <w:rsid w:val="000B2719"/>
    <w:rsid w:val="000B3A8F"/>
    <w:rsid w:val="000B4AB9"/>
    <w:rsid w:val="000B58C3"/>
    <w:rsid w:val="000B61E9"/>
    <w:rsid w:val="000C165A"/>
    <w:rsid w:val="000C2E19"/>
    <w:rsid w:val="000C6AE6"/>
    <w:rsid w:val="000D0D07"/>
    <w:rsid w:val="000D4797"/>
    <w:rsid w:val="000E0527"/>
    <w:rsid w:val="000E1C5E"/>
    <w:rsid w:val="000E1E92"/>
    <w:rsid w:val="000F06D6"/>
    <w:rsid w:val="000F0EB1"/>
    <w:rsid w:val="000F1106"/>
    <w:rsid w:val="000F2E3F"/>
    <w:rsid w:val="000F3BE9"/>
    <w:rsid w:val="000F3F6C"/>
    <w:rsid w:val="000F6DF3"/>
    <w:rsid w:val="001005FF"/>
    <w:rsid w:val="0010134F"/>
    <w:rsid w:val="001062FB"/>
    <w:rsid w:val="0010636C"/>
    <w:rsid w:val="001063E6"/>
    <w:rsid w:val="00113CF4"/>
    <w:rsid w:val="001153EA"/>
    <w:rsid w:val="00115643"/>
    <w:rsid w:val="00116765"/>
    <w:rsid w:val="001219F5"/>
    <w:rsid w:val="00121A20"/>
    <w:rsid w:val="0012377F"/>
    <w:rsid w:val="001239BA"/>
    <w:rsid w:val="00124314"/>
    <w:rsid w:val="00126B4A"/>
    <w:rsid w:val="001277D6"/>
    <w:rsid w:val="00132FD0"/>
    <w:rsid w:val="001344C0"/>
    <w:rsid w:val="001346FA"/>
    <w:rsid w:val="00135252"/>
    <w:rsid w:val="00137AB5"/>
    <w:rsid w:val="00137F0B"/>
    <w:rsid w:val="00140359"/>
    <w:rsid w:val="00151E23"/>
    <w:rsid w:val="001526E0"/>
    <w:rsid w:val="0015373E"/>
    <w:rsid w:val="001551B5"/>
    <w:rsid w:val="001659C1"/>
    <w:rsid w:val="00173A8E"/>
    <w:rsid w:val="0018143F"/>
    <w:rsid w:val="00190AC1"/>
    <w:rsid w:val="00191E14"/>
    <w:rsid w:val="0019341A"/>
    <w:rsid w:val="00197DF9"/>
    <w:rsid w:val="001A1987"/>
    <w:rsid w:val="001A2564"/>
    <w:rsid w:val="001A6173"/>
    <w:rsid w:val="001A6CBA"/>
    <w:rsid w:val="001B0D97"/>
    <w:rsid w:val="001B5A5D"/>
    <w:rsid w:val="001C11D8"/>
    <w:rsid w:val="001C1CE5"/>
    <w:rsid w:val="001C3D2A"/>
    <w:rsid w:val="001D51BA"/>
    <w:rsid w:val="001D6342"/>
    <w:rsid w:val="001D6D53"/>
    <w:rsid w:val="001E2560"/>
    <w:rsid w:val="001E5522"/>
    <w:rsid w:val="001E58E2"/>
    <w:rsid w:val="001E7AED"/>
    <w:rsid w:val="001F3916"/>
    <w:rsid w:val="001F54C5"/>
    <w:rsid w:val="001F662C"/>
    <w:rsid w:val="001F7074"/>
    <w:rsid w:val="00200490"/>
    <w:rsid w:val="00201F3A"/>
    <w:rsid w:val="00203F96"/>
    <w:rsid w:val="002069B2"/>
    <w:rsid w:val="00206D1F"/>
    <w:rsid w:val="00207FA3"/>
    <w:rsid w:val="00213AFC"/>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2DBD"/>
    <w:rsid w:val="00255BEB"/>
    <w:rsid w:val="00257543"/>
    <w:rsid w:val="00260B9A"/>
    <w:rsid w:val="002617E7"/>
    <w:rsid w:val="00264228"/>
    <w:rsid w:val="00264334"/>
    <w:rsid w:val="0026473E"/>
    <w:rsid w:val="00266214"/>
    <w:rsid w:val="002677B6"/>
    <w:rsid w:val="00267C83"/>
    <w:rsid w:val="0027144F"/>
    <w:rsid w:val="00271813"/>
    <w:rsid w:val="00271F3A"/>
    <w:rsid w:val="00273278"/>
    <w:rsid w:val="002737F4"/>
    <w:rsid w:val="00275FF5"/>
    <w:rsid w:val="00277FB7"/>
    <w:rsid w:val="002805F5"/>
    <w:rsid w:val="00280751"/>
    <w:rsid w:val="00282197"/>
    <w:rsid w:val="0028280A"/>
    <w:rsid w:val="002850E1"/>
    <w:rsid w:val="00285369"/>
    <w:rsid w:val="00286ACD"/>
    <w:rsid w:val="0028776D"/>
    <w:rsid w:val="00287838"/>
    <w:rsid w:val="002907B5"/>
    <w:rsid w:val="00290B06"/>
    <w:rsid w:val="00292EB7"/>
    <w:rsid w:val="00296227"/>
    <w:rsid w:val="00296F44"/>
    <w:rsid w:val="0029777D"/>
    <w:rsid w:val="00297BAF"/>
    <w:rsid w:val="002A055E"/>
    <w:rsid w:val="002A1D4E"/>
    <w:rsid w:val="002A2869"/>
    <w:rsid w:val="002A44B4"/>
    <w:rsid w:val="002A5D1F"/>
    <w:rsid w:val="002B24D6"/>
    <w:rsid w:val="002B30DB"/>
    <w:rsid w:val="002B5566"/>
    <w:rsid w:val="002C41E6"/>
    <w:rsid w:val="002D071A"/>
    <w:rsid w:val="002D19A0"/>
    <w:rsid w:val="002D34B2"/>
    <w:rsid w:val="002D7637"/>
    <w:rsid w:val="002E17F2"/>
    <w:rsid w:val="002E280D"/>
    <w:rsid w:val="002E7CAE"/>
    <w:rsid w:val="002F2771"/>
    <w:rsid w:val="002F37A9"/>
    <w:rsid w:val="002F6288"/>
    <w:rsid w:val="003011E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26D1"/>
    <w:rsid w:val="00370E47"/>
    <w:rsid w:val="003742AC"/>
    <w:rsid w:val="00374ADB"/>
    <w:rsid w:val="00377CE1"/>
    <w:rsid w:val="00385BF0"/>
    <w:rsid w:val="003939FF"/>
    <w:rsid w:val="003A0E41"/>
    <w:rsid w:val="003A2223"/>
    <w:rsid w:val="003A2A0F"/>
    <w:rsid w:val="003A45A1"/>
    <w:rsid w:val="003A5730"/>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2C8"/>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6B87"/>
    <w:rsid w:val="00427248"/>
    <w:rsid w:val="00437447"/>
    <w:rsid w:val="00441782"/>
    <w:rsid w:val="00441A92"/>
    <w:rsid w:val="004434D1"/>
    <w:rsid w:val="00444F56"/>
    <w:rsid w:val="00446488"/>
    <w:rsid w:val="004517AA"/>
    <w:rsid w:val="00452CAC"/>
    <w:rsid w:val="004553AC"/>
    <w:rsid w:val="00457565"/>
    <w:rsid w:val="00457B71"/>
    <w:rsid w:val="004669E2"/>
    <w:rsid w:val="00470C31"/>
    <w:rsid w:val="004734D0"/>
    <w:rsid w:val="0047556B"/>
    <w:rsid w:val="00477768"/>
    <w:rsid w:val="00492BC5"/>
    <w:rsid w:val="004964F1"/>
    <w:rsid w:val="004A16BC"/>
    <w:rsid w:val="004A2B94"/>
    <w:rsid w:val="004A7220"/>
    <w:rsid w:val="004B7C0C"/>
    <w:rsid w:val="004C3898"/>
    <w:rsid w:val="004C5A52"/>
    <w:rsid w:val="004D36B1"/>
    <w:rsid w:val="004D7EBD"/>
    <w:rsid w:val="004E2680"/>
    <w:rsid w:val="004E28F9"/>
    <w:rsid w:val="004E462E"/>
    <w:rsid w:val="004E56DC"/>
    <w:rsid w:val="004E76F4"/>
    <w:rsid w:val="004F0B4E"/>
    <w:rsid w:val="004F0B6C"/>
    <w:rsid w:val="004F2078"/>
    <w:rsid w:val="004F4DA3"/>
    <w:rsid w:val="00506557"/>
    <w:rsid w:val="0050677A"/>
    <w:rsid w:val="005075F7"/>
    <w:rsid w:val="005108D8"/>
    <w:rsid w:val="005116F9"/>
    <w:rsid w:val="005153A7"/>
    <w:rsid w:val="005219CF"/>
    <w:rsid w:val="00534B59"/>
    <w:rsid w:val="00535627"/>
    <w:rsid w:val="00536759"/>
    <w:rsid w:val="00537C62"/>
    <w:rsid w:val="00546970"/>
    <w:rsid w:val="005523D4"/>
    <w:rsid w:val="0055411F"/>
    <w:rsid w:val="00554192"/>
    <w:rsid w:val="00554E19"/>
    <w:rsid w:val="0056121F"/>
    <w:rsid w:val="00572505"/>
    <w:rsid w:val="00574EA5"/>
    <w:rsid w:val="00575DA6"/>
    <w:rsid w:val="00577C23"/>
    <w:rsid w:val="00582809"/>
    <w:rsid w:val="0058798C"/>
    <w:rsid w:val="005900FA"/>
    <w:rsid w:val="0059097D"/>
    <w:rsid w:val="005935A4"/>
    <w:rsid w:val="0059439B"/>
    <w:rsid w:val="005948C2"/>
    <w:rsid w:val="00595DCA"/>
    <w:rsid w:val="0059779B"/>
    <w:rsid w:val="005A209A"/>
    <w:rsid w:val="005A662D"/>
    <w:rsid w:val="005B35D7"/>
    <w:rsid w:val="005B392A"/>
    <w:rsid w:val="005B3AA3"/>
    <w:rsid w:val="005B67CC"/>
    <w:rsid w:val="005B6F83"/>
    <w:rsid w:val="005C74FB"/>
    <w:rsid w:val="005D1602"/>
    <w:rsid w:val="005D1A99"/>
    <w:rsid w:val="005D2C11"/>
    <w:rsid w:val="005E1AE0"/>
    <w:rsid w:val="005E385F"/>
    <w:rsid w:val="005E3B98"/>
    <w:rsid w:val="005E5B81"/>
    <w:rsid w:val="005F2CB1"/>
    <w:rsid w:val="005F3025"/>
    <w:rsid w:val="005F618C"/>
    <w:rsid w:val="005F70BD"/>
    <w:rsid w:val="0060283C"/>
    <w:rsid w:val="00604F14"/>
    <w:rsid w:val="00611B83"/>
    <w:rsid w:val="00613257"/>
    <w:rsid w:val="00620A71"/>
    <w:rsid w:val="00620D80"/>
    <w:rsid w:val="00622D28"/>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3FD"/>
    <w:rsid w:val="006943E3"/>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4203"/>
    <w:rsid w:val="006D44EB"/>
    <w:rsid w:val="006D6F08"/>
    <w:rsid w:val="006E062C"/>
    <w:rsid w:val="006E1514"/>
    <w:rsid w:val="006E2288"/>
    <w:rsid w:val="006E28B7"/>
    <w:rsid w:val="006E3310"/>
    <w:rsid w:val="006E4E39"/>
    <w:rsid w:val="006E565E"/>
    <w:rsid w:val="006E673D"/>
    <w:rsid w:val="006E7D3B"/>
    <w:rsid w:val="006F1B70"/>
    <w:rsid w:val="006F341D"/>
    <w:rsid w:val="006F38EC"/>
    <w:rsid w:val="006F3CDE"/>
    <w:rsid w:val="006F58D4"/>
    <w:rsid w:val="0070346E"/>
    <w:rsid w:val="00704EDB"/>
    <w:rsid w:val="00706101"/>
    <w:rsid w:val="00706C7E"/>
    <w:rsid w:val="00707072"/>
    <w:rsid w:val="00707D61"/>
    <w:rsid w:val="00712287"/>
    <w:rsid w:val="00712772"/>
    <w:rsid w:val="007148D3"/>
    <w:rsid w:val="00715711"/>
    <w:rsid w:val="00715B9A"/>
    <w:rsid w:val="007256C3"/>
    <w:rsid w:val="00726EA6"/>
    <w:rsid w:val="00727208"/>
    <w:rsid w:val="00727680"/>
    <w:rsid w:val="007348B1"/>
    <w:rsid w:val="007362A6"/>
    <w:rsid w:val="00736D7D"/>
    <w:rsid w:val="00737FB0"/>
    <w:rsid w:val="00740E58"/>
    <w:rsid w:val="007445A0"/>
    <w:rsid w:val="0074524B"/>
    <w:rsid w:val="00745CB1"/>
    <w:rsid w:val="00747D8B"/>
    <w:rsid w:val="00751228"/>
    <w:rsid w:val="00756F08"/>
    <w:rsid w:val="007571E1"/>
    <w:rsid w:val="007604B2"/>
    <w:rsid w:val="00765281"/>
    <w:rsid w:val="00766BAD"/>
    <w:rsid w:val="00767ABF"/>
    <w:rsid w:val="00767D08"/>
    <w:rsid w:val="007755F2"/>
    <w:rsid w:val="00776971"/>
    <w:rsid w:val="00777D37"/>
    <w:rsid w:val="00780285"/>
    <w:rsid w:val="0078177E"/>
    <w:rsid w:val="0078304C"/>
    <w:rsid w:val="00783673"/>
    <w:rsid w:val="00785490"/>
    <w:rsid w:val="00790B99"/>
    <w:rsid w:val="007925EA"/>
    <w:rsid w:val="00793CD8"/>
    <w:rsid w:val="00795C92"/>
    <w:rsid w:val="00796231"/>
    <w:rsid w:val="007A1CB3"/>
    <w:rsid w:val="007A2036"/>
    <w:rsid w:val="007A306F"/>
    <w:rsid w:val="007A43A6"/>
    <w:rsid w:val="007A58A6"/>
    <w:rsid w:val="007A6914"/>
    <w:rsid w:val="007B3D2D"/>
    <w:rsid w:val="007B50AE"/>
    <w:rsid w:val="007B51DF"/>
    <w:rsid w:val="007B7374"/>
    <w:rsid w:val="007C05DD"/>
    <w:rsid w:val="007C3D18"/>
    <w:rsid w:val="007C60BF"/>
    <w:rsid w:val="007C6A07"/>
    <w:rsid w:val="007C75A1"/>
    <w:rsid w:val="007C77A5"/>
    <w:rsid w:val="007D04E5"/>
    <w:rsid w:val="007D4015"/>
    <w:rsid w:val="007D5901"/>
    <w:rsid w:val="007D7526"/>
    <w:rsid w:val="007E4610"/>
    <w:rsid w:val="007E4715"/>
    <w:rsid w:val="007E505B"/>
    <w:rsid w:val="007E7091"/>
    <w:rsid w:val="007F0ABE"/>
    <w:rsid w:val="007F13C8"/>
    <w:rsid w:val="007F3FC8"/>
    <w:rsid w:val="007F75D5"/>
    <w:rsid w:val="00803FAE"/>
    <w:rsid w:val="0080605F"/>
    <w:rsid w:val="00807786"/>
    <w:rsid w:val="00811FCB"/>
    <w:rsid w:val="008158D6"/>
    <w:rsid w:val="00817196"/>
    <w:rsid w:val="008235DB"/>
    <w:rsid w:val="00824AB4"/>
    <w:rsid w:val="00825C42"/>
    <w:rsid w:val="00825D25"/>
    <w:rsid w:val="00827D6F"/>
    <w:rsid w:val="008319F7"/>
    <w:rsid w:val="008376AC"/>
    <w:rsid w:val="00842083"/>
    <w:rsid w:val="008444E8"/>
    <w:rsid w:val="00844E80"/>
    <w:rsid w:val="00846FE7"/>
    <w:rsid w:val="008473D3"/>
    <w:rsid w:val="00856911"/>
    <w:rsid w:val="008677FD"/>
    <w:rsid w:val="008706D4"/>
    <w:rsid w:val="00870F8A"/>
    <w:rsid w:val="008719A4"/>
    <w:rsid w:val="00871D23"/>
    <w:rsid w:val="00874312"/>
    <w:rsid w:val="0087437C"/>
    <w:rsid w:val="00875CD7"/>
    <w:rsid w:val="00876B4D"/>
    <w:rsid w:val="00877F18"/>
    <w:rsid w:val="00894A88"/>
    <w:rsid w:val="00895386"/>
    <w:rsid w:val="00897F9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342"/>
    <w:rsid w:val="008D34F1"/>
    <w:rsid w:val="008D39D8"/>
    <w:rsid w:val="008D6D1A"/>
    <w:rsid w:val="008E065E"/>
    <w:rsid w:val="008E0927"/>
    <w:rsid w:val="008E1909"/>
    <w:rsid w:val="008F1EAB"/>
    <w:rsid w:val="008F33DC"/>
    <w:rsid w:val="008F477F"/>
    <w:rsid w:val="008F4AE2"/>
    <w:rsid w:val="00902350"/>
    <w:rsid w:val="0090336B"/>
    <w:rsid w:val="009053AA"/>
    <w:rsid w:val="00906201"/>
    <w:rsid w:val="00906939"/>
    <w:rsid w:val="00910B7D"/>
    <w:rsid w:val="00911DFB"/>
    <w:rsid w:val="009139D9"/>
    <w:rsid w:val="00914AD8"/>
    <w:rsid w:val="00915CB3"/>
    <w:rsid w:val="00916079"/>
    <w:rsid w:val="00917CE9"/>
    <w:rsid w:val="00920BF2"/>
    <w:rsid w:val="009210F6"/>
    <w:rsid w:val="00922010"/>
    <w:rsid w:val="00930645"/>
    <w:rsid w:val="00931BD9"/>
    <w:rsid w:val="009356A7"/>
    <w:rsid w:val="00935739"/>
    <w:rsid w:val="009368F3"/>
    <w:rsid w:val="00941636"/>
    <w:rsid w:val="00943742"/>
    <w:rsid w:val="00945C05"/>
    <w:rsid w:val="00946945"/>
    <w:rsid w:val="00947713"/>
    <w:rsid w:val="00950DE7"/>
    <w:rsid w:val="00952A24"/>
    <w:rsid w:val="00953240"/>
    <w:rsid w:val="00953920"/>
    <w:rsid w:val="00953D47"/>
    <w:rsid w:val="0095681E"/>
    <w:rsid w:val="009572D4"/>
    <w:rsid w:val="00961921"/>
    <w:rsid w:val="0096430A"/>
    <w:rsid w:val="0096554B"/>
    <w:rsid w:val="0096584A"/>
    <w:rsid w:val="00971F08"/>
    <w:rsid w:val="0097603D"/>
    <w:rsid w:val="00976949"/>
    <w:rsid w:val="0097733E"/>
    <w:rsid w:val="00980477"/>
    <w:rsid w:val="0098337C"/>
    <w:rsid w:val="00985253"/>
    <w:rsid w:val="009853B3"/>
    <w:rsid w:val="00985BFD"/>
    <w:rsid w:val="00986534"/>
    <w:rsid w:val="00987046"/>
    <w:rsid w:val="00990630"/>
    <w:rsid w:val="00991761"/>
    <w:rsid w:val="00994DCA"/>
    <w:rsid w:val="0099522A"/>
    <w:rsid w:val="009960EC"/>
    <w:rsid w:val="009970DD"/>
    <w:rsid w:val="00997CB2"/>
    <w:rsid w:val="009A0FBA"/>
    <w:rsid w:val="009A1601"/>
    <w:rsid w:val="009A18A7"/>
    <w:rsid w:val="009A462D"/>
    <w:rsid w:val="009A5CBA"/>
    <w:rsid w:val="009A776D"/>
    <w:rsid w:val="009B1F30"/>
    <w:rsid w:val="009B3A6A"/>
    <w:rsid w:val="009B3AC2"/>
    <w:rsid w:val="009B4DF4"/>
    <w:rsid w:val="009B564E"/>
    <w:rsid w:val="009B7E87"/>
    <w:rsid w:val="009C403E"/>
    <w:rsid w:val="009C6832"/>
    <w:rsid w:val="009D3F70"/>
    <w:rsid w:val="009D4FF0"/>
    <w:rsid w:val="009D703C"/>
    <w:rsid w:val="009D718F"/>
    <w:rsid w:val="009E068F"/>
    <w:rsid w:val="009E14E0"/>
    <w:rsid w:val="009E35DB"/>
    <w:rsid w:val="009E47A3"/>
    <w:rsid w:val="009F08F3"/>
    <w:rsid w:val="009F344F"/>
    <w:rsid w:val="009F7478"/>
    <w:rsid w:val="00A031D8"/>
    <w:rsid w:val="00A048A8"/>
    <w:rsid w:val="00A04F49"/>
    <w:rsid w:val="00A102EA"/>
    <w:rsid w:val="00A13E54"/>
    <w:rsid w:val="00A15745"/>
    <w:rsid w:val="00A17F63"/>
    <w:rsid w:val="00A2193B"/>
    <w:rsid w:val="00A2351A"/>
    <w:rsid w:val="00A24C99"/>
    <w:rsid w:val="00A264A9"/>
    <w:rsid w:val="00A27785"/>
    <w:rsid w:val="00A30187"/>
    <w:rsid w:val="00A3448A"/>
    <w:rsid w:val="00A36297"/>
    <w:rsid w:val="00A41E2B"/>
    <w:rsid w:val="00A45B74"/>
    <w:rsid w:val="00A52E1D"/>
    <w:rsid w:val="00A61499"/>
    <w:rsid w:val="00A6215F"/>
    <w:rsid w:val="00A62A77"/>
    <w:rsid w:val="00A63483"/>
    <w:rsid w:val="00A657D7"/>
    <w:rsid w:val="00A660AC"/>
    <w:rsid w:val="00A67A12"/>
    <w:rsid w:val="00A67E6C"/>
    <w:rsid w:val="00A71B99"/>
    <w:rsid w:val="00A739D0"/>
    <w:rsid w:val="00A761D4"/>
    <w:rsid w:val="00A77DCF"/>
    <w:rsid w:val="00A77EC4"/>
    <w:rsid w:val="00A82160"/>
    <w:rsid w:val="00A85C6C"/>
    <w:rsid w:val="00A85EF6"/>
    <w:rsid w:val="00A92879"/>
    <w:rsid w:val="00A9442A"/>
    <w:rsid w:val="00AA016F"/>
    <w:rsid w:val="00AA1ED6"/>
    <w:rsid w:val="00AA3DF5"/>
    <w:rsid w:val="00AA4253"/>
    <w:rsid w:val="00AA51D6"/>
    <w:rsid w:val="00AA549D"/>
    <w:rsid w:val="00AB0BC8"/>
    <w:rsid w:val="00AB11CA"/>
    <w:rsid w:val="00AB14D9"/>
    <w:rsid w:val="00AB425A"/>
    <w:rsid w:val="00AB4A79"/>
    <w:rsid w:val="00AB4AB8"/>
    <w:rsid w:val="00AB655E"/>
    <w:rsid w:val="00AC007F"/>
    <w:rsid w:val="00AC2ECD"/>
    <w:rsid w:val="00AC3119"/>
    <w:rsid w:val="00AC49FB"/>
    <w:rsid w:val="00AC5A10"/>
    <w:rsid w:val="00AC7789"/>
    <w:rsid w:val="00AD0AA3"/>
    <w:rsid w:val="00AD3F94"/>
    <w:rsid w:val="00AD4A5A"/>
    <w:rsid w:val="00AD568E"/>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53D"/>
    <w:rsid w:val="00B20D09"/>
    <w:rsid w:val="00B2763F"/>
    <w:rsid w:val="00B27AAC"/>
    <w:rsid w:val="00B30929"/>
    <w:rsid w:val="00B372AA"/>
    <w:rsid w:val="00B40445"/>
    <w:rsid w:val="00B41888"/>
    <w:rsid w:val="00B45A52"/>
    <w:rsid w:val="00B46175"/>
    <w:rsid w:val="00B6062B"/>
    <w:rsid w:val="00B664C7"/>
    <w:rsid w:val="00B739F6"/>
    <w:rsid w:val="00B75A51"/>
    <w:rsid w:val="00B76D85"/>
    <w:rsid w:val="00B81A6C"/>
    <w:rsid w:val="00B85A98"/>
    <w:rsid w:val="00B85DE5"/>
    <w:rsid w:val="00B90F73"/>
    <w:rsid w:val="00B93B59"/>
    <w:rsid w:val="00B9406A"/>
    <w:rsid w:val="00BA2280"/>
    <w:rsid w:val="00BA2A08"/>
    <w:rsid w:val="00BA56D2"/>
    <w:rsid w:val="00BA76E0"/>
    <w:rsid w:val="00BB2A25"/>
    <w:rsid w:val="00BB51E9"/>
    <w:rsid w:val="00BC0E1A"/>
    <w:rsid w:val="00BC0FDC"/>
    <w:rsid w:val="00BC3053"/>
    <w:rsid w:val="00BC4D2E"/>
    <w:rsid w:val="00BD2C10"/>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BC"/>
    <w:rsid w:val="00C040F7"/>
    <w:rsid w:val="00C044AB"/>
    <w:rsid w:val="00C05706"/>
    <w:rsid w:val="00C07377"/>
    <w:rsid w:val="00C10478"/>
    <w:rsid w:val="00C12107"/>
    <w:rsid w:val="00C14D4B"/>
    <w:rsid w:val="00C154BB"/>
    <w:rsid w:val="00C17D19"/>
    <w:rsid w:val="00C24183"/>
    <w:rsid w:val="00C279B5"/>
    <w:rsid w:val="00C27C45"/>
    <w:rsid w:val="00C3719D"/>
    <w:rsid w:val="00C53B37"/>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0EB"/>
    <w:rsid w:val="00CC4A7D"/>
    <w:rsid w:val="00CC6A71"/>
    <w:rsid w:val="00CC7B45"/>
    <w:rsid w:val="00CD1188"/>
    <w:rsid w:val="00CD2ED1"/>
    <w:rsid w:val="00CD337B"/>
    <w:rsid w:val="00CE0424"/>
    <w:rsid w:val="00CE05BC"/>
    <w:rsid w:val="00CE7561"/>
    <w:rsid w:val="00CF1354"/>
    <w:rsid w:val="00CF3B1F"/>
    <w:rsid w:val="00CF3BF6"/>
    <w:rsid w:val="00CF625B"/>
    <w:rsid w:val="00CF687E"/>
    <w:rsid w:val="00D0349B"/>
    <w:rsid w:val="00D0471C"/>
    <w:rsid w:val="00D10249"/>
    <w:rsid w:val="00D10AA8"/>
    <w:rsid w:val="00D115C3"/>
    <w:rsid w:val="00D11897"/>
    <w:rsid w:val="00D13135"/>
    <w:rsid w:val="00D13E4E"/>
    <w:rsid w:val="00D15CF3"/>
    <w:rsid w:val="00D20197"/>
    <w:rsid w:val="00D239A7"/>
    <w:rsid w:val="00D23F47"/>
    <w:rsid w:val="00D36E71"/>
    <w:rsid w:val="00D37D87"/>
    <w:rsid w:val="00D40B33"/>
    <w:rsid w:val="00D4318F"/>
    <w:rsid w:val="00D438BF"/>
    <w:rsid w:val="00D440F8"/>
    <w:rsid w:val="00D46C03"/>
    <w:rsid w:val="00D546FF"/>
    <w:rsid w:val="00D55AD5"/>
    <w:rsid w:val="00D576CA"/>
    <w:rsid w:val="00D61AF5"/>
    <w:rsid w:val="00D652B5"/>
    <w:rsid w:val="00D66155"/>
    <w:rsid w:val="00D70048"/>
    <w:rsid w:val="00D708B0"/>
    <w:rsid w:val="00D77B1D"/>
    <w:rsid w:val="00D8021F"/>
    <w:rsid w:val="00D80383"/>
    <w:rsid w:val="00D823C6"/>
    <w:rsid w:val="00D86CA3"/>
    <w:rsid w:val="00D8706E"/>
    <w:rsid w:val="00D871CE"/>
    <w:rsid w:val="00D9196D"/>
    <w:rsid w:val="00D92982"/>
    <w:rsid w:val="00DA305E"/>
    <w:rsid w:val="00DA5417"/>
    <w:rsid w:val="00DA56E8"/>
    <w:rsid w:val="00DA59CA"/>
    <w:rsid w:val="00DB0A9F"/>
    <w:rsid w:val="00DB377D"/>
    <w:rsid w:val="00DB3AF2"/>
    <w:rsid w:val="00DC2D36"/>
    <w:rsid w:val="00DC53EF"/>
    <w:rsid w:val="00DD0ACD"/>
    <w:rsid w:val="00DE4947"/>
    <w:rsid w:val="00DE5608"/>
    <w:rsid w:val="00DE58D0"/>
    <w:rsid w:val="00DE654F"/>
    <w:rsid w:val="00DF0B6E"/>
    <w:rsid w:val="00DF15E0"/>
    <w:rsid w:val="00DF37A0"/>
    <w:rsid w:val="00E00A60"/>
    <w:rsid w:val="00E04115"/>
    <w:rsid w:val="00E110E7"/>
    <w:rsid w:val="00E11B20"/>
    <w:rsid w:val="00E14A04"/>
    <w:rsid w:val="00E17FA2"/>
    <w:rsid w:val="00E208A8"/>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3F3"/>
    <w:rsid w:val="00E63838"/>
    <w:rsid w:val="00E64434"/>
    <w:rsid w:val="00E64624"/>
    <w:rsid w:val="00E64B80"/>
    <w:rsid w:val="00E67C51"/>
    <w:rsid w:val="00E70507"/>
    <w:rsid w:val="00E72EFC"/>
    <w:rsid w:val="00E758EC"/>
    <w:rsid w:val="00E8234C"/>
    <w:rsid w:val="00E83AA9"/>
    <w:rsid w:val="00E85928"/>
    <w:rsid w:val="00E87822"/>
    <w:rsid w:val="00E90395"/>
    <w:rsid w:val="00E90E49"/>
    <w:rsid w:val="00E917F9"/>
    <w:rsid w:val="00E9291C"/>
    <w:rsid w:val="00E93FFE"/>
    <w:rsid w:val="00E94F8A"/>
    <w:rsid w:val="00EA4B16"/>
    <w:rsid w:val="00EA6BE5"/>
    <w:rsid w:val="00EA7A41"/>
    <w:rsid w:val="00EB077B"/>
    <w:rsid w:val="00EB3C83"/>
    <w:rsid w:val="00EB4EA2"/>
    <w:rsid w:val="00EC205D"/>
    <w:rsid w:val="00EC27C6"/>
    <w:rsid w:val="00EC4207"/>
    <w:rsid w:val="00EC5653"/>
    <w:rsid w:val="00EC71CE"/>
    <w:rsid w:val="00EC77A7"/>
    <w:rsid w:val="00ED1006"/>
    <w:rsid w:val="00EE3DA8"/>
    <w:rsid w:val="00EE59C8"/>
    <w:rsid w:val="00EE6D50"/>
    <w:rsid w:val="00EF18FE"/>
    <w:rsid w:val="00EF5787"/>
    <w:rsid w:val="00EF60D0"/>
    <w:rsid w:val="00F0528D"/>
    <w:rsid w:val="00F06C67"/>
    <w:rsid w:val="00F06DFD"/>
    <w:rsid w:val="00F071D1"/>
    <w:rsid w:val="00F07533"/>
    <w:rsid w:val="00F10629"/>
    <w:rsid w:val="00F13AD9"/>
    <w:rsid w:val="00F15FA5"/>
    <w:rsid w:val="00F209B7"/>
    <w:rsid w:val="00F2376F"/>
    <w:rsid w:val="00F243D8"/>
    <w:rsid w:val="00F30828"/>
    <w:rsid w:val="00F313D6"/>
    <w:rsid w:val="00F32F6C"/>
    <w:rsid w:val="00F40F0C"/>
    <w:rsid w:val="00F4766C"/>
    <w:rsid w:val="00F5060E"/>
    <w:rsid w:val="00F507D1"/>
    <w:rsid w:val="00F519CE"/>
    <w:rsid w:val="00F51ADA"/>
    <w:rsid w:val="00F603C8"/>
    <w:rsid w:val="00F607C5"/>
    <w:rsid w:val="00F60DEA"/>
    <w:rsid w:val="00F6302A"/>
    <w:rsid w:val="00F64C2B"/>
    <w:rsid w:val="00F651BE"/>
    <w:rsid w:val="00F65334"/>
    <w:rsid w:val="00F67F53"/>
    <w:rsid w:val="00F703BE"/>
    <w:rsid w:val="00F71777"/>
    <w:rsid w:val="00F71F69"/>
    <w:rsid w:val="00F7279D"/>
    <w:rsid w:val="00F72B72"/>
    <w:rsid w:val="00F74BB9"/>
    <w:rsid w:val="00F75582"/>
    <w:rsid w:val="00F76EFA"/>
    <w:rsid w:val="00F804BE"/>
    <w:rsid w:val="00F817CE"/>
    <w:rsid w:val="00F826E3"/>
    <w:rsid w:val="00F8456C"/>
    <w:rsid w:val="00F859D8"/>
    <w:rsid w:val="00F868F5"/>
    <w:rsid w:val="00F86DEB"/>
    <w:rsid w:val="00F9056A"/>
    <w:rsid w:val="00F90F8D"/>
    <w:rsid w:val="00F92782"/>
    <w:rsid w:val="00F9287C"/>
    <w:rsid w:val="00F93AA9"/>
    <w:rsid w:val="00F96985"/>
    <w:rsid w:val="00F97838"/>
    <w:rsid w:val="00FA0A3F"/>
    <w:rsid w:val="00FA0AF7"/>
    <w:rsid w:val="00FA2BB3"/>
    <w:rsid w:val="00FA40F1"/>
    <w:rsid w:val="00FA6325"/>
    <w:rsid w:val="00FB4C80"/>
    <w:rsid w:val="00FB57EB"/>
    <w:rsid w:val="00FB6A6A"/>
    <w:rsid w:val="00FC7429"/>
    <w:rsid w:val="00FD07F6"/>
    <w:rsid w:val="00FD1EC8"/>
    <w:rsid w:val="00FD47ED"/>
    <w:rsid w:val="00FD74DB"/>
    <w:rsid w:val="00FD7660"/>
    <w:rsid w:val="00FE0655"/>
    <w:rsid w:val="00FE2365"/>
    <w:rsid w:val="00FE37D7"/>
    <w:rsid w:val="00FE4C7B"/>
    <w:rsid w:val="00FE7336"/>
    <w:rsid w:val="00FE787C"/>
    <w:rsid w:val="00FE7F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4A7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B4A7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B4A7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B4A79"/>
    <w:pPr>
      <w:numPr>
        <w:ilvl w:val="2"/>
      </w:numPr>
      <w:spacing w:before="120"/>
      <w:outlineLvl w:val="2"/>
    </w:pPr>
    <w:rPr>
      <w:sz w:val="24"/>
      <w:szCs w:val="28"/>
    </w:rPr>
  </w:style>
  <w:style w:type="paragraph" w:styleId="Heading4">
    <w:name w:val="heading 4"/>
    <w:basedOn w:val="Heading3"/>
    <w:next w:val="Normal"/>
    <w:qFormat/>
    <w:rsid w:val="00AB4A79"/>
    <w:pPr>
      <w:numPr>
        <w:ilvl w:val="3"/>
      </w:numPr>
      <w:outlineLvl w:val="3"/>
    </w:pPr>
    <w:rPr>
      <w:szCs w:val="24"/>
    </w:rPr>
  </w:style>
  <w:style w:type="paragraph" w:styleId="Heading5">
    <w:name w:val="heading 5"/>
    <w:basedOn w:val="Heading4"/>
    <w:next w:val="Normal"/>
    <w:qFormat/>
    <w:rsid w:val="00AB4A79"/>
    <w:pPr>
      <w:numPr>
        <w:ilvl w:val="4"/>
      </w:numPr>
      <w:outlineLvl w:val="4"/>
    </w:pPr>
    <w:rPr>
      <w:sz w:val="22"/>
      <w:szCs w:val="22"/>
    </w:rPr>
  </w:style>
  <w:style w:type="paragraph" w:styleId="Heading6">
    <w:name w:val="heading 6"/>
    <w:basedOn w:val="Normal"/>
    <w:next w:val="Normal"/>
    <w:qFormat/>
    <w:rsid w:val="00AB4A79"/>
    <w:pPr>
      <w:keepNext/>
      <w:keepLines/>
      <w:numPr>
        <w:ilvl w:val="5"/>
        <w:numId w:val="1"/>
      </w:numPr>
      <w:spacing w:before="120"/>
      <w:outlineLvl w:val="5"/>
    </w:pPr>
    <w:rPr>
      <w:rFonts w:cs="Arial"/>
    </w:rPr>
  </w:style>
  <w:style w:type="paragraph" w:styleId="Heading7">
    <w:name w:val="heading 7"/>
    <w:basedOn w:val="Normal"/>
    <w:next w:val="Normal"/>
    <w:qFormat/>
    <w:rsid w:val="00AB4A79"/>
    <w:pPr>
      <w:keepNext/>
      <w:keepLines/>
      <w:numPr>
        <w:ilvl w:val="6"/>
        <w:numId w:val="1"/>
      </w:numPr>
      <w:spacing w:before="120"/>
      <w:outlineLvl w:val="6"/>
    </w:pPr>
    <w:rPr>
      <w:rFonts w:cs="Arial"/>
    </w:rPr>
  </w:style>
  <w:style w:type="paragraph" w:styleId="Heading8">
    <w:name w:val="heading 8"/>
    <w:basedOn w:val="Heading7"/>
    <w:next w:val="Normal"/>
    <w:qFormat/>
    <w:rsid w:val="00AB4A79"/>
    <w:pPr>
      <w:numPr>
        <w:ilvl w:val="7"/>
      </w:numPr>
      <w:outlineLvl w:val="7"/>
    </w:pPr>
  </w:style>
  <w:style w:type="paragraph" w:styleId="Heading9">
    <w:name w:val="heading 9"/>
    <w:basedOn w:val="Heading8"/>
    <w:next w:val="Normal"/>
    <w:qFormat/>
    <w:rsid w:val="00AB4A7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B4A79"/>
    <w:pPr>
      <w:spacing w:before="180"/>
      <w:ind w:left="2693" w:hanging="2693"/>
    </w:pPr>
    <w:rPr>
      <w:b w:val="0"/>
      <w:bCs/>
    </w:rPr>
  </w:style>
  <w:style w:type="paragraph" w:styleId="TOC1">
    <w:name w:val="toc 1"/>
    <w:aliases w:val="Observation TOC2"/>
    <w:uiPriority w:val="39"/>
    <w:rsid w:val="00AB4A7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B4A79"/>
    <w:pPr>
      <w:keepNext/>
      <w:keepLines/>
      <w:spacing w:before="180"/>
      <w:jc w:val="center"/>
    </w:pPr>
  </w:style>
  <w:style w:type="paragraph" w:styleId="Caption">
    <w:name w:val="caption"/>
    <w:basedOn w:val="Normal"/>
    <w:next w:val="Normal"/>
    <w:qFormat/>
    <w:rsid w:val="00AB4A79"/>
    <w:pPr>
      <w:spacing w:after="240"/>
      <w:jc w:val="center"/>
    </w:pPr>
    <w:rPr>
      <w:b/>
      <w:bCs/>
    </w:rPr>
  </w:style>
  <w:style w:type="paragraph" w:styleId="TOC5">
    <w:name w:val="toc 5"/>
    <w:aliases w:val="Observation TOC"/>
    <w:basedOn w:val="TOC4"/>
    <w:semiHidden/>
    <w:rsid w:val="00AB4A79"/>
    <w:pPr>
      <w:tabs>
        <w:tab w:val="right" w:pos="1701"/>
      </w:tabs>
      <w:ind w:left="1701" w:hanging="1701"/>
    </w:pPr>
  </w:style>
  <w:style w:type="paragraph" w:styleId="TOC4">
    <w:name w:val="toc 4"/>
    <w:basedOn w:val="TOC3"/>
    <w:semiHidden/>
    <w:rsid w:val="00AB4A79"/>
    <w:pPr>
      <w:ind w:left="1418" w:hanging="1418"/>
    </w:pPr>
  </w:style>
  <w:style w:type="paragraph" w:styleId="TOC3">
    <w:name w:val="toc 3"/>
    <w:basedOn w:val="TOC2"/>
    <w:semiHidden/>
    <w:rsid w:val="00AB4A79"/>
    <w:pPr>
      <w:ind w:left="1134" w:hanging="1134"/>
    </w:pPr>
  </w:style>
  <w:style w:type="paragraph" w:styleId="TOC2">
    <w:name w:val="toc 2"/>
    <w:basedOn w:val="TOC1"/>
    <w:semiHidden/>
    <w:rsid w:val="00AB4A79"/>
    <w:pPr>
      <w:keepNext w:val="0"/>
      <w:spacing w:before="0"/>
      <w:ind w:left="851" w:hanging="851"/>
    </w:pPr>
    <w:rPr>
      <w:szCs w:val="20"/>
    </w:rPr>
  </w:style>
  <w:style w:type="paragraph" w:styleId="Index2">
    <w:name w:val="index 2"/>
    <w:basedOn w:val="Index1"/>
    <w:semiHidden/>
    <w:rsid w:val="00AB4A79"/>
    <w:pPr>
      <w:ind w:left="284"/>
    </w:pPr>
  </w:style>
  <w:style w:type="paragraph" w:styleId="Index1">
    <w:name w:val="index 1"/>
    <w:basedOn w:val="Normal"/>
    <w:semiHidden/>
    <w:rsid w:val="00AB4A79"/>
    <w:pPr>
      <w:keepLines/>
      <w:spacing w:after="0"/>
    </w:pPr>
  </w:style>
  <w:style w:type="paragraph" w:styleId="DocumentMap">
    <w:name w:val="Document Map"/>
    <w:basedOn w:val="Normal"/>
    <w:semiHidden/>
    <w:rsid w:val="00AB4A79"/>
    <w:pPr>
      <w:shd w:val="clear" w:color="auto" w:fill="000080"/>
    </w:pPr>
    <w:rPr>
      <w:rFonts w:ascii="Tahoma" w:hAnsi="Tahoma" w:cs="Tahoma"/>
    </w:rPr>
  </w:style>
  <w:style w:type="paragraph" w:styleId="ListNumber2">
    <w:name w:val="List Number 2"/>
    <w:basedOn w:val="ListNumber"/>
    <w:rsid w:val="00AB4A79"/>
    <w:pPr>
      <w:ind w:left="851"/>
    </w:pPr>
  </w:style>
  <w:style w:type="paragraph" w:styleId="ListNumber">
    <w:name w:val="List Number"/>
    <w:basedOn w:val="List"/>
    <w:rsid w:val="00AB4A79"/>
  </w:style>
  <w:style w:type="paragraph" w:styleId="List">
    <w:name w:val="List"/>
    <w:basedOn w:val="Normal"/>
    <w:rsid w:val="00AB4A79"/>
    <w:pPr>
      <w:ind w:left="568" w:hanging="284"/>
    </w:pPr>
  </w:style>
  <w:style w:type="paragraph" w:styleId="Header">
    <w:name w:val="header"/>
    <w:rsid w:val="00AB4A7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B4A79"/>
    <w:rPr>
      <w:b/>
      <w:bCs/>
      <w:position w:val="6"/>
      <w:sz w:val="16"/>
      <w:szCs w:val="16"/>
    </w:rPr>
  </w:style>
  <w:style w:type="paragraph" w:styleId="FootnoteText">
    <w:name w:val="footnote text"/>
    <w:basedOn w:val="Normal"/>
    <w:semiHidden/>
    <w:rsid w:val="00AB4A79"/>
    <w:pPr>
      <w:keepLines/>
      <w:spacing w:after="0"/>
      <w:ind w:left="454" w:hanging="454"/>
    </w:pPr>
    <w:rPr>
      <w:sz w:val="16"/>
      <w:szCs w:val="16"/>
    </w:rPr>
  </w:style>
  <w:style w:type="paragraph" w:customStyle="1" w:styleId="3GPPHeader">
    <w:name w:val="3GPP_Header"/>
    <w:basedOn w:val="Normal"/>
    <w:qFormat/>
    <w:rsid w:val="00AB4A79"/>
    <w:pPr>
      <w:tabs>
        <w:tab w:val="left" w:pos="1800"/>
        <w:tab w:val="right" w:pos="9360"/>
      </w:tabs>
      <w:spacing w:after="0"/>
    </w:pPr>
    <w:rPr>
      <w:rFonts w:ascii="Arial" w:hAnsi="Arial"/>
      <w:b/>
    </w:rPr>
  </w:style>
  <w:style w:type="paragraph" w:styleId="TOC9">
    <w:name w:val="toc 9"/>
    <w:basedOn w:val="TOC8"/>
    <w:semiHidden/>
    <w:rsid w:val="00AB4A79"/>
    <w:pPr>
      <w:ind w:left="1418" w:hanging="1418"/>
    </w:pPr>
  </w:style>
  <w:style w:type="paragraph" w:styleId="TOC6">
    <w:name w:val="toc 6"/>
    <w:basedOn w:val="TOC5"/>
    <w:next w:val="Normal"/>
    <w:semiHidden/>
    <w:rsid w:val="00AB4A79"/>
    <w:pPr>
      <w:ind w:left="1985" w:hanging="1985"/>
    </w:pPr>
  </w:style>
  <w:style w:type="paragraph" w:styleId="TOC7">
    <w:name w:val="toc 7"/>
    <w:basedOn w:val="TOC6"/>
    <w:next w:val="Normal"/>
    <w:semiHidden/>
    <w:rsid w:val="00AB4A79"/>
    <w:pPr>
      <w:ind w:left="2268" w:hanging="2268"/>
    </w:pPr>
  </w:style>
  <w:style w:type="paragraph" w:styleId="ListBullet2">
    <w:name w:val="List Bullet 2"/>
    <w:basedOn w:val="ListBullet"/>
    <w:rsid w:val="00AB4A79"/>
    <w:pPr>
      <w:numPr>
        <w:numId w:val="6"/>
      </w:numPr>
    </w:pPr>
  </w:style>
  <w:style w:type="paragraph" w:styleId="ListBullet">
    <w:name w:val="List Bullet"/>
    <w:basedOn w:val="BodyText"/>
    <w:rsid w:val="00AB4A79"/>
    <w:pPr>
      <w:numPr>
        <w:numId w:val="5"/>
      </w:numPr>
    </w:pPr>
  </w:style>
  <w:style w:type="paragraph" w:styleId="ListBullet3">
    <w:name w:val="List Bullet 3"/>
    <w:basedOn w:val="ListBullet2"/>
    <w:rsid w:val="00AB4A79"/>
    <w:pPr>
      <w:numPr>
        <w:numId w:val="7"/>
      </w:numPr>
    </w:pPr>
  </w:style>
  <w:style w:type="paragraph" w:customStyle="1" w:styleId="EQ">
    <w:name w:val="EQ"/>
    <w:basedOn w:val="Normal"/>
    <w:next w:val="Normal"/>
    <w:rsid w:val="00AB4A79"/>
    <w:pPr>
      <w:keepLines/>
      <w:tabs>
        <w:tab w:val="center" w:pos="4536"/>
        <w:tab w:val="right" w:pos="9072"/>
      </w:tabs>
      <w:spacing w:after="180"/>
      <w:jc w:val="left"/>
    </w:pPr>
    <w:rPr>
      <w:noProof/>
      <w:lang w:eastAsia="en-US"/>
    </w:rPr>
  </w:style>
  <w:style w:type="paragraph" w:styleId="List2">
    <w:name w:val="List 2"/>
    <w:basedOn w:val="List"/>
    <w:rsid w:val="00AB4A79"/>
    <w:pPr>
      <w:ind w:left="851"/>
    </w:pPr>
  </w:style>
  <w:style w:type="paragraph" w:styleId="List3">
    <w:name w:val="List 3"/>
    <w:basedOn w:val="List2"/>
    <w:rsid w:val="00AB4A79"/>
    <w:pPr>
      <w:ind w:left="1135"/>
    </w:pPr>
  </w:style>
  <w:style w:type="paragraph" w:styleId="List4">
    <w:name w:val="List 4"/>
    <w:basedOn w:val="List3"/>
    <w:rsid w:val="00AB4A79"/>
    <w:pPr>
      <w:ind w:left="1418"/>
    </w:pPr>
  </w:style>
  <w:style w:type="paragraph" w:styleId="List5">
    <w:name w:val="List 5"/>
    <w:basedOn w:val="List4"/>
    <w:rsid w:val="00AB4A79"/>
    <w:pPr>
      <w:ind w:left="1702"/>
    </w:pPr>
  </w:style>
  <w:style w:type="paragraph" w:customStyle="1" w:styleId="EditorsNote">
    <w:name w:val="Editor's Note"/>
    <w:basedOn w:val="Normal"/>
    <w:rsid w:val="00AB4A79"/>
    <w:pPr>
      <w:keepLines/>
      <w:spacing w:after="180"/>
      <w:ind w:left="1135" w:hanging="851"/>
      <w:jc w:val="left"/>
    </w:pPr>
    <w:rPr>
      <w:color w:val="FF0000"/>
      <w:lang w:eastAsia="en-US"/>
    </w:rPr>
  </w:style>
  <w:style w:type="paragraph" w:styleId="ListBullet4">
    <w:name w:val="List Bullet 4"/>
    <w:basedOn w:val="ListBullet3"/>
    <w:rsid w:val="00AB4A79"/>
    <w:pPr>
      <w:numPr>
        <w:numId w:val="8"/>
      </w:numPr>
    </w:pPr>
  </w:style>
  <w:style w:type="paragraph" w:styleId="ListBullet5">
    <w:name w:val="List Bullet 5"/>
    <w:basedOn w:val="ListBullet4"/>
    <w:rsid w:val="00AB4A79"/>
    <w:pPr>
      <w:numPr>
        <w:numId w:val="4"/>
      </w:numPr>
    </w:pPr>
  </w:style>
  <w:style w:type="paragraph" w:styleId="Footer">
    <w:name w:val="footer"/>
    <w:basedOn w:val="Header"/>
    <w:semiHidden/>
    <w:rsid w:val="00AB4A79"/>
    <w:pPr>
      <w:jc w:val="center"/>
    </w:pPr>
    <w:rPr>
      <w:i/>
      <w:iCs/>
    </w:rPr>
  </w:style>
  <w:style w:type="paragraph" w:customStyle="1" w:styleId="Reference">
    <w:name w:val="Reference"/>
    <w:basedOn w:val="Normal"/>
    <w:qFormat/>
    <w:rsid w:val="00AB4A79"/>
    <w:pPr>
      <w:numPr>
        <w:numId w:val="2"/>
      </w:numPr>
    </w:pPr>
  </w:style>
  <w:style w:type="paragraph" w:styleId="BalloonText">
    <w:name w:val="Balloon Text"/>
    <w:basedOn w:val="Normal"/>
    <w:semiHidden/>
    <w:rsid w:val="00AB4A79"/>
    <w:rPr>
      <w:rFonts w:ascii="Tahoma" w:hAnsi="Tahoma" w:cs="Tahoma"/>
      <w:sz w:val="16"/>
      <w:szCs w:val="16"/>
    </w:rPr>
  </w:style>
  <w:style w:type="character" w:styleId="PageNumber">
    <w:name w:val="page number"/>
    <w:basedOn w:val="DefaultParagraphFont"/>
    <w:semiHidden/>
    <w:rsid w:val="00AB4A79"/>
  </w:style>
  <w:style w:type="paragraph" w:styleId="BodyText">
    <w:name w:val="Body Text"/>
    <w:basedOn w:val="Normal"/>
    <w:link w:val="BodyTextChar"/>
    <w:qFormat/>
    <w:rsid w:val="00AB4A79"/>
  </w:style>
  <w:style w:type="character" w:styleId="Hyperlink">
    <w:name w:val="Hyperlink"/>
    <w:uiPriority w:val="99"/>
    <w:rsid w:val="00AB4A79"/>
    <w:rPr>
      <w:color w:val="0000FF"/>
      <w:u w:val="single"/>
      <w:lang w:val="en-GB"/>
    </w:rPr>
  </w:style>
  <w:style w:type="character" w:styleId="FollowedHyperlink">
    <w:name w:val="FollowedHyperlink"/>
    <w:semiHidden/>
    <w:rsid w:val="00AB4A79"/>
    <w:rPr>
      <w:color w:val="FF0000"/>
      <w:u w:val="single"/>
    </w:rPr>
  </w:style>
  <w:style w:type="character" w:styleId="CommentReference">
    <w:name w:val="annotation reference"/>
    <w:semiHidden/>
    <w:rsid w:val="00AB4A79"/>
    <w:rPr>
      <w:sz w:val="16"/>
      <w:szCs w:val="16"/>
    </w:rPr>
  </w:style>
  <w:style w:type="paragraph" w:styleId="CommentText">
    <w:name w:val="annotation text"/>
    <w:basedOn w:val="Normal"/>
    <w:semiHidden/>
    <w:rsid w:val="00AB4A79"/>
  </w:style>
  <w:style w:type="paragraph" w:styleId="CommentSubject">
    <w:name w:val="annotation subject"/>
    <w:basedOn w:val="CommentText"/>
    <w:next w:val="CommentText"/>
    <w:semiHidden/>
    <w:rsid w:val="00AB4A79"/>
    <w:rPr>
      <w:b/>
      <w:bCs/>
    </w:rPr>
  </w:style>
  <w:style w:type="character" w:customStyle="1" w:styleId="Heading1Char">
    <w:name w:val="Heading 1 Char"/>
    <w:link w:val="Heading1"/>
    <w:rsid w:val="00AB4A79"/>
    <w:rPr>
      <w:rFonts w:ascii="Arial" w:hAnsi="Arial" w:cs="Arial"/>
      <w:sz w:val="32"/>
      <w:szCs w:val="36"/>
      <w:lang w:val="en-GB" w:eastAsia="zh-CN"/>
    </w:rPr>
  </w:style>
  <w:style w:type="paragraph" w:customStyle="1" w:styleId="B1">
    <w:name w:val="B1"/>
    <w:basedOn w:val="List"/>
    <w:rsid w:val="00AB4A79"/>
    <w:pPr>
      <w:spacing w:after="180"/>
      <w:jc w:val="left"/>
    </w:pPr>
    <w:rPr>
      <w:lang w:eastAsia="en-US"/>
    </w:rPr>
  </w:style>
  <w:style w:type="paragraph" w:customStyle="1" w:styleId="B2">
    <w:name w:val="B2"/>
    <w:basedOn w:val="List2"/>
    <w:rsid w:val="00AB4A79"/>
    <w:pPr>
      <w:spacing w:after="180"/>
      <w:jc w:val="left"/>
    </w:pPr>
    <w:rPr>
      <w:lang w:eastAsia="en-US"/>
    </w:rPr>
  </w:style>
  <w:style w:type="paragraph" w:customStyle="1" w:styleId="B3">
    <w:name w:val="B3"/>
    <w:basedOn w:val="List3"/>
    <w:rsid w:val="00AB4A79"/>
    <w:pPr>
      <w:spacing w:after="180"/>
      <w:jc w:val="left"/>
    </w:pPr>
    <w:rPr>
      <w:lang w:eastAsia="en-US"/>
    </w:rPr>
  </w:style>
  <w:style w:type="paragraph" w:customStyle="1" w:styleId="B4">
    <w:name w:val="B4"/>
    <w:basedOn w:val="List4"/>
    <w:rsid w:val="00AB4A79"/>
    <w:pPr>
      <w:spacing w:after="180"/>
      <w:jc w:val="left"/>
    </w:pPr>
    <w:rPr>
      <w:lang w:eastAsia="en-US"/>
    </w:rPr>
  </w:style>
  <w:style w:type="paragraph" w:customStyle="1" w:styleId="Proposal">
    <w:name w:val="Proposal"/>
    <w:basedOn w:val="Normal"/>
    <w:qFormat/>
    <w:rsid w:val="00AB4A79"/>
    <w:pPr>
      <w:numPr>
        <w:numId w:val="3"/>
      </w:numPr>
      <w:tabs>
        <w:tab w:val="clear" w:pos="1304"/>
        <w:tab w:val="left" w:pos="1701"/>
      </w:tabs>
      <w:ind w:left="1701" w:hanging="1701"/>
    </w:pPr>
    <w:rPr>
      <w:b/>
      <w:bCs/>
    </w:rPr>
  </w:style>
  <w:style w:type="character" w:customStyle="1" w:styleId="BodyTextChar">
    <w:name w:val="Body Text Char"/>
    <w:link w:val="BodyText"/>
    <w:rsid w:val="00AB4A79"/>
    <w:rPr>
      <w:rFonts w:ascii="Times New Roman" w:hAnsi="Times New Roman"/>
      <w:lang w:val="en-GB" w:eastAsia="zh-CN"/>
    </w:rPr>
  </w:style>
  <w:style w:type="paragraph" w:customStyle="1" w:styleId="B5">
    <w:name w:val="B5"/>
    <w:basedOn w:val="List5"/>
    <w:rsid w:val="00AB4A79"/>
    <w:pPr>
      <w:spacing w:after="180"/>
      <w:jc w:val="left"/>
    </w:pPr>
    <w:rPr>
      <w:lang w:eastAsia="en-US"/>
    </w:rPr>
  </w:style>
  <w:style w:type="paragraph" w:customStyle="1" w:styleId="EX">
    <w:name w:val="EX"/>
    <w:basedOn w:val="Normal"/>
    <w:rsid w:val="00AB4A79"/>
    <w:pPr>
      <w:keepLines/>
      <w:spacing w:after="180"/>
      <w:ind w:left="1702" w:hanging="1418"/>
      <w:jc w:val="left"/>
    </w:pPr>
    <w:rPr>
      <w:lang w:eastAsia="en-US"/>
    </w:rPr>
  </w:style>
  <w:style w:type="paragraph" w:customStyle="1" w:styleId="EW">
    <w:name w:val="EW"/>
    <w:basedOn w:val="EX"/>
    <w:rsid w:val="00AB4A79"/>
    <w:pPr>
      <w:spacing w:after="0"/>
    </w:pPr>
  </w:style>
  <w:style w:type="paragraph" w:customStyle="1" w:styleId="TAL">
    <w:name w:val="TAL"/>
    <w:basedOn w:val="Normal"/>
    <w:rsid w:val="00AB4A79"/>
    <w:pPr>
      <w:keepNext/>
      <w:keepLines/>
      <w:spacing w:after="0"/>
      <w:jc w:val="left"/>
    </w:pPr>
    <w:rPr>
      <w:sz w:val="18"/>
      <w:lang w:eastAsia="en-US"/>
    </w:rPr>
  </w:style>
  <w:style w:type="paragraph" w:customStyle="1" w:styleId="TAC">
    <w:name w:val="TAC"/>
    <w:basedOn w:val="TAL"/>
    <w:rsid w:val="00AB4A79"/>
    <w:pPr>
      <w:jc w:val="center"/>
    </w:pPr>
  </w:style>
  <w:style w:type="paragraph" w:customStyle="1" w:styleId="TAH">
    <w:name w:val="TAH"/>
    <w:basedOn w:val="TAC"/>
    <w:rsid w:val="00AB4A79"/>
    <w:rPr>
      <w:b/>
    </w:rPr>
  </w:style>
  <w:style w:type="paragraph" w:customStyle="1" w:styleId="TAN">
    <w:name w:val="TAN"/>
    <w:basedOn w:val="TAL"/>
    <w:rsid w:val="00AB4A79"/>
    <w:pPr>
      <w:ind w:left="851" w:hanging="851"/>
    </w:pPr>
  </w:style>
  <w:style w:type="paragraph" w:customStyle="1" w:styleId="TAR">
    <w:name w:val="TAR"/>
    <w:basedOn w:val="TAL"/>
    <w:rsid w:val="00AB4A79"/>
    <w:pPr>
      <w:jc w:val="right"/>
    </w:pPr>
  </w:style>
  <w:style w:type="paragraph" w:customStyle="1" w:styleId="TH">
    <w:name w:val="TH"/>
    <w:basedOn w:val="Normal"/>
    <w:rsid w:val="00AB4A79"/>
    <w:pPr>
      <w:keepNext/>
      <w:keepLines/>
      <w:spacing w:before="60" w:after="180"/>
      <w:jc w:val="center"/>
    </w:pPr>
    <w:rPr>
      <w:b/>
      <w:lang w:eastAsia="en-US"/>
    </w:rPr>
  </w:style>
  <w:style w:type="paragraph" w:customStyle="1" w:styleId="TF">
    <w:name w:val="TF"/>
    <w:basedOn w:val="TH"/>
    <w:rsid w:val="00AB4A79"/>
    <w:pPr>
      <w:keepNext w:val="0"/>
      <w:spacing w:before="0" w:after="240"/>
    </w:pPr>
  </w:style>
  <w:style w:type="paragraph" w:customStyle="1" w:styleId="TT">
    <w:name w:val="TT"/>
    <w:basedOn w:val="Heading1"/>
    <w:next w:val="Normal"/>
    <w:rsid w:val="00AB4A79"/>
    <w:pPr>
      <w:numPr>
        <w:numId w:val="0"/>
      </w:numPr>
      <w:ind w:left="1134" w:hanging="1134"/>
      <w:outlineLvl w:val="9"/>
    </w:pPr>
    <w:rPr>
      <w:rFonts w:cs="Times New Roman"/>
      <w:szCs w:val="20"/>
      <w:lang w:eastAsia="en-US"/>
    </w:rPr>
  </w:style>
  <w:style w:type="paragraph" w:customStyle="1" w:styleId="ZA">
    <w:name w:val="ZA"/>
    <w:rsid w:val="00AB4A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4A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4A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B4A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B4A79"/>
  </w:style>
  <w:style w:type="paragraph" w:customStyle="1" w:styleId="ZH">
    <w:name w:val="ZH"/>
    <w:rsid w:val="00AB4A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B4A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B4A79"/>
    <w:pPr>
      <w:framePr w:hRule="auto" w:wrap="notBeside" w:y="852"/>
    </w:pPr>
    <w:rPr>
      <w:i w:val="0"/>
      <w:sz w:val="40"/>
    </w:rPr>
  </w:style>
  <w:style w:type="paragraph" w:customStyle="1" w:styleId="ZU">
    <w:name w:val="ZU"/>
    <w:rsid w:val="00AB4A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4A79"/>
    <w:pPr>
      <w:framePr w:wrap="notBeside" w:y="16161"/>
    </w:pPr>
  </w:style>
  <w:style w:type="paragraph" w:customStyle="1" w:styleId="FP">
    <w:name w:val="FP"/>
    <w:basedOn w:val="Normal"/>
    <w:rsid w:val="00AB4A79"/>
    <w:pPr>
      <w:spacing w:after="0"/>
      <w:jc w:val="left"/>
    </w:pPr>
    <w:rPr>
      <w:lang w:eastAsia="en-US"/>
    </w:rPr>
  </w:style>
  <w:style w:type="paragraph" w:customStyle="1" w:styleId="Observation">
    <w:name w:val="Observation"/>
    <w:basedOn w:val="Proposal"/>
    <w:qFormat/>
    <w:rsid w:val="00AB4A79"/>
    <w:pPr>
      <w:numPr>
        <w:numId w:val="13"/>
      </w:numPr>
      <w:ind w:left="1701" w:hanging="1701"/>
    </w:pPr>
  </w:style>
  <w:style w:type="paragraph" w:styleId="TableofFigures">
    <w:name w:val="table of figures"/>
    <w:basedOn w:val="Normal"/>
    <w:next w:val="Normal"/>
    <w:uiPriority w:val="99"/>
    <w:rsid w:val="00AB4A79"/>
    <w:pPr>
      <w:ind w:left="1418" w:hanging="1418"/>
      <w:jc w:val="left"/>
    </w:pPr>
    <w:rPr>
      <w:b/>
    </w:rPr>
  </w:style>
  <w:style w:type="paragraph" w:styleId="Index4">
    <w:name w:val="index 4"/>
    <w:basedOn w:val="Normal"/>
    <w:next w:val="Normal"/>
    <w:autoRedefine/>
    <w:rsid w:val="00AB4A7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unhideWhenUsed/>
    <w:rsid w:val="00032E7D"/>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5NUHHDQN7SK2-1-116592</_dlc_DocId>
    <TaxCatchAll xmlns="08b2df90-05d3-4030-90d4-c9feeb4a1cd9">
      <Value>10</Value>
      <Value>9</Value>
      <Value>8</Value>
      <Value>2</Value>
      <Value>1</Value>
    </TaxCatchAll>
    <_dlc_DocIdUrl xmlns="08b2df90-05d3-4030-90d4-c9feeb4a1cd9">
      <Url>https://ericoll.internal.ericsson.com/sites/STAR/_layouts/DocIdRedir.aspx?ID=5NUHHDQN7SK2-1-116592</Url>
      <Description>5NUHHDQN7SK2-1-116592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E18BA8-5CF9-4CFA-AD61-9EACE8E3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7</Pages>
  <Words>2693</Words>
  <Characters>15353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5</cp:revision>
  <cp:lastPrinted>2008-01-31T15:09:00Z</cp:lastPrinted>
  <dcterms:created xsi:type="dcterms:W3CDTF">2017-06-16T13:22:00Z</dcterms:created>
  <dcterms:modified xsi:type="dcterms:W3CDTF">2017-06-16T13:26:00Z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2017-06-14T22:00:00Z</vt:filetime>
  </property>
  <property fmtid="{D5CDD505-2E9C-101B-9397-08002B2CF9AE}" pid="3" name="_dlc_DocIdItemGuid">
    <vt:lpwstr>a4bf3b18-de0d-4085-89d8-9b5562ce0ed3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